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4B8" w:rsidRPr="00780500" w:rsidRDefault="00C844B8" w:rsidP="008C75E5">
      <w:pPr>
        <w:pStyle w:val="Heading1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</w:t>
      </w:r>
      <w:r w:rsidRPr="00780500">
        <w:rPr>
          <w:szCs w:val="24"/>
        </w:rPr>
        <w:t>Додаток</w:t>
      </w:r>
      <w:r>
        <w:rPr>
          <w:szCs w:val="24"/>
        </w:rPr>
        <w:t xml:space="preserve"> 2</w:t>
      </w:r>
    </w:p>
    <w:p w:rsidR="00C844B8" w:rsidRDefault="00C844B8" w:rsidP="006E4C7E">
      <w:pPr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</w:t>
      </w:r>
      <w:r w:rsidRPr="00A65AE4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>
        <w:rPr>
          <w:bCs/>
          <w:sz w:val="24"/>
          <w:szCs w:val="24"/>
        </w:rPr>
        <w:t xml:space="preserve"> </w:t>
      </w:r>
      <w:r w:rsidRPr="00780500">
        <w:rPr>
          <w:bCs/>
          <w:sz w:val="24"/>
          <w:szCs w:val="24"/>
        </w:rPr>
        <w:t>до рішення</w:t>
      </w:r>
      <w:r>
        <w:rPr>
          <w:bCs/>
          <w:sz w:val="24"/>
          <w:szCs w:val="24"/>
        </w:rPr>
        <w:t xml:space="preserve"> ____</w:t>
      </w:r>
      <w:r w:rsidRPr="00A65AE4">
        <w:rPr>
          <w:bCs/>
          <w:sz w:val="24"/>
          <w:szCs w:val="24"/>
        </w:rPr>
        <w:t xml:space="preserve"> </w:t>
      </w:r>
      <w:r w:rsidRPr="00780500">
        <w:rPr>
          <w:bCs/>
          <w:sz w:val="24"/>
          <w:szCs w:val="24"/>
        </w:rPr>
        <w:t xml:space="preserve">сесії </w:t>
      </w:r>
      <w:r w:rsidRPr="00780500">
        <w:rPr>
          <w:sz w:val="24"/>
          <w:szCs w:val="24"/>
        </w:rPr>
        <w:t>міської ради</w:t>
      </w:r>
    </w:p>
    <w:p w:rsidR="00C844B8" w:rsidRPr="00A65AE4" w:rsidRDefault="00C844B8" w:rsidP="001E1B59">
      <w:pPr>
        <w:tabs>
          <w:tab w:val="left" w:pos="11624"/>
        </w:tabs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780500">
        <w:rPr>
          <w:sz w:val="24"/>
          <w:szCs w:val="24"/>
        </w:rPr>
        <w:t>від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________</w:t>
      </w:r>
      <w:r>
        <w:rPr>
          <w:sz w:val="24"/>
          <w:szCs w:val="24"/>
        </w:rPr>
        <w:t xml:space="preserve"> </w:t>
      </w:r>
      <w:r w:rsidRPr="00DD043B">
        <w:rPr>
          <w:sz w:val="24"/>
          <w:szCs w:val="24"/>
        </w:rPr>
        <w:t>№</w:t>
      </w:r>
      <w:r>
        <w:rPr>
          <w:sz w:val="24"/>
          <w:szCs w:val="24"/>
        </w:rPr>
        <w:t xml:space="preserve"> _____________</w:t>
      </w:r>
      <w:r>
        <w:rPr>
          <w:sz w:val="24"/>
          <w:szCs w:val="24"/>
          <w:u w:val="single"/>
        </w:rPr>
        <w:t xml:space="preserve">                 </w:t>
      </w:r>
    </w:p>
    <w:p w:rsidR="00C844B8" w:rsidRPr="000958D0" w:rsidRDefault="00C844B8" w:rsidP="008C75E5">
      <w:pPr>
        <w:pStyle w:val="Heading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958D0">
        <w:rPr>
          <w:rFonts w:ascii="Times New Roman" w:hAnsi="Times New Roman" w:cs="Times New Roman"/>
          <w:b w:val="0"/>
          <w:i w:val="0"/>
          <w:sz w:val="24"/>
          <w:szCs w:val="24"/>
        </w:rPr>
        <w:t>ПЕРЕЛІК</w:t>
      </w:r>
      <w:bookmarkStart w:id="0" w:name="_GoBack"/>
      <w:bookmarkEnd w:id="0"/>
    </w:p>
    <w:p w:rsidR="00C844B8" w:rsidRPr="000958D0" w:rsidRDefault="00C844B8" w:rsidP="008C75E5">
      <w:pPr>
        <w:jc w:val="center"/>
        <w:rPr>
          <w:sz w:val="24"/>
          <w:szCs w:val="24"/>
        </w:rPr>
      </w:pPr>
      <w:r w:rsidRPr="000958D0">
        <w:rPr>
          <w:sz w:val="24"/>
          <w:szCs w:val="24"/>
        </w:rPr>
        <w:t>завдань і заходів по виконанню комплексної Програми захисту населення і територій від надзвичайних ситуацій техногенного та природного характеру в місті Павлоград на  201</w:t>
      </w:r>
      <w:r>
        <w:rPr>
          <w:sz w:val="24"/>
          <w:szCs w:val="24"/>
        </w:rPr>
        <w:t>8</w:t>
      </w:r>
      <w:r w:rsidRPr="000958D0">
        <w:rPr>
          <w:sz w:val="24"/>
          <w:szCs w:val="24"/>
        </w:rPr>
        <w:t xml:space="preserve"> – 20</w:t>
      </w:r>
      <w:r>
        <w:rPr>
          <w:sz w:val="24"/>
          <w:szCs w:val="24"/>
        </w:rPr>
        <w:t>20</w:t>
      </w:r>
      <w:r w:rsidRPr="000958D0">
        <w:rPr>
          <w:sz w:val="24"/>
          <w:szCs w:val="24"/>
        </w:rPr>
        <w:t xml:space="preserve"> роки</w:t>
      </w:r>
    </w:p>
    <w:tbl>
      <w:tblPr>
        <w:tblW w:w="15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8"/>
        <w:gridCol w:w="1760"/>
        <w:gridCol w:w="2880"/>
        <w:gridCol w:w="1300"/>
        <w:gridCol w:w="888"/>
        <w:gridCol w:w="1402"/>
        <w:gridCol w:w="15"/>
        <w:gridCol w:w="1403"/>
        <w:gridCol w:w="15"/>
        <w:gridCol w:w="1402"/>
        <w:gridCol w:w="15"/>
        <w:gridCol w:w="1261"/>
        <w:gridCol w:w="15"/>
        <w:gridCol w:w="1261"/>
        <w:gridCol w:w="15"/>
        <w:gridCol w:w="1762"/>
        <w:gridCol w:w="15"/>
      </w:tblGrid>
      <w:tr w:rsidR="00C844B8" w:rsidTr="003C349C">
        <w:trPr>
          <w:trHeight w:val="591"/>
        </w:trPr>
        <w:tc>
          <w:tcPr>
            <w:tcW w:w="508" w:type="dxa"/>
            <w:vMerge w:val="restart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№</w:t>
            </w:r>
          </w:p>
          <w:p w:rsidR="00C844B8" w:rsidRPr="00AA4051" w:rsidRDefault="00C844B8" w:rsidP="008C75E5">
            <w:pPr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з/п</w:t>
            </w:r>
          </w:p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760" w:type="dxa"/>
            <w:vMerge w:val="restart"/>
          </w:tcPr>
          <w:p w:rsidR="00C844B8" w:rsidRPr="00AA4051" w:rsidRDefault="00C844B8" w:rsidP="00AA4051">
            <w:pPr>
              <w:jc w:val="center"/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2880" w:type="dxa"/>
            <w:vMerge w:val="restart"/>
          </w:tcPr>
          <w:p w:rsidR="00C844B8" w:rsidRPr="00AA4051" w:rsidRDefault="00C844B8" w:rsidP="00AA4051">
            <w:pPr>
              <w:jc w:val="center"/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Зміст заходів Програми з виконання завдання</w:t>
            </w:r>
          </w:p>
        </w:tc>
        <w:tc>
          <w:tcPr>
            <w:tcW w:w="1300" w:type="dxa"/>
            <w:vMerge w:val="restart"/>
          </w:tcPr>
          <w:p w:rsidR="00C844B8" w:rsidRPr="00AA4051" w:rsidRDefault="00C844B8" w:rsidP="00AA4051">
            <w:pPr>
              <w:jc w:val="center"/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Відповідальні за виконання</w:t>
            </w:r>
          </w:p>
        </w:tc>
        <w:tc>
          <w:tcPr>
            <w:tcW w:w="888" w:type="dxa"/>
            <w:vMerge w:val="restart"/>
          </w:tcPr>
          <w:p w:rsidR="00C844B8" w:rsidRPr="00AA4051" w:rsidRDefault="00C844B8" w:rsidP="008A0673">
            <w:pPr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Строквико-нання</w:t>
            </w:r>
          </w:p>
        </w:tc>
        <w:tc>
          <w:tcPr>
            <w:tcW w:w="6804" w:type="dxa"/>
            <w:gridSpan w:val="10"/>
          </w:tcPr>
          <w:p w:rsidR="00C844B8" w:rsidRPr="00AA4051" w:rsidRDefault="00C844B8" w:rsidP="008A0673">
            <w:pPr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Орієнтовні обсяги фінансування за роками виконання, грн.</w:t>
            </w:r>
          </w:p>
        </w:tc>
        <w:tc>
          <w:tcPr>
            <w:tcW w:w="1777" w:type="dxa"/>
            <w:gridSpan w:val="2"/>
            <w:vMerge w:val="restart"/>
          </w:tcPr>
          <w:p w:rsidR="00C844B8" w:rsidRPr="00AA4051" w:rsidRDefault="00C844B8" w:rsidP="008A0673">
            <w:pPr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Очікуваний результат виконання заходу, у т.ч. за роками виконання</w:t>
            </w:r>
          </w:p>
        </w:tc>
      </w:tr>
      <w:tr w:rsidR="00C844B8" w:rsidTr="003C349C">
        <w:tc>
          <w:tcPr>
            <w:tcW w:w="508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у 1 етап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Усього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</w:tr>
      <w:tr w:rsidR="00C844B8" w:rsidTr="003C349C">
        <w:tc>
          <w:tcPr>
            <w:tcW w:w="508" w:type="dxa"/>
          </w:tcPr>
          <w:p w:rsidR="00C844B8" w:rsidRPr="00AA4051" w:rsidRDefault="00C844B8" w:rsidP="00AA4051">
            <w:pPr>
              <w:jc w:val="center"/>
              <w:rPr>
                <w:szCs w:val="40"/>
              </w:rPr>
            </w:pPr>
            <w:r w:rsidRPr="00AA4051">
              <w:rPr>
                <w:szCs w:val="40"/>
              </w:rPr>
              <w:t>1</w:t>
            </w:r>
          </w:p>
        </w:tc>
        <w:tc>
          <w:tcPr>
            <w:tcW w:w="1760" w:type="dxa"/>
          </w:tcPr>
          <w:p w:rsidR="00C844B8" w:rsidRPr="00AA4051" w:rsidRDefault="00C844B8" w:rsidP="00AA4051">
            <w:pPr>
              <w:jc w:val="center"/>
              <w:rPr>
                <w:szCs w:val="40"/>
              </w:rPr>
            </w:pPr>
            <w:r w:rsidRPr="00AA4051">
              <w:rPr>
                <w:szCs w:val="40"/>
              </w:rPr>
              <w:t>2</w:t>
            </w:r>
          </w:p>
        </w:tc>
        <w:tc>
          <w:tcPr>
            <w:tcW w:w="2880" w:type="dxa"/>
          </w:tcPr>
          <w:p w:rsidR="00C844B8" w:rsidRPr="00AA4051" w:rsidRDefault="00C844B8" w:rsidP="00AA4051">
            <w:pPr>
              <w:jc w:val="center"/>
              <w:rPr>
                <w:szCs w:val="40"/>
              </w:rPr>
            </w:pPr>
            <w:r w:rsidRPr="00AA4051">
              <w:rPr>
                <w:szCs w:val="40"/>
              </w:rPr>
              <w:t>3</w:t>
            </w:r>
          </w:p>
        </w:tc>
        <w:tc>
          <w:tcPr>
            <w:tcW w:w="1300" w:type="dxa"/>
          </w:tcPr>
          <w:p w:rsidR="00C844B8" w:rsidRPr="00AA4051" w:rsidRDefault="00C844B8" w:rsidP="00AA4051">
            <w:pPr>
              <w:jc w:val="center"/>
              <w:rPr>
                <w:szCs w:val="40"/>
              </w:rPr>
            </w:pPr>
            <w:r w:rsidRPr="00AA4051">
              <w:rPr>
                <w:szCs w:val="40"/>
              </w:rPr>
              <w:t>4</w:t>
            </w:r>
          </w:p>
        </w:tc>
        <w:tc>
          <w:tcPr>
            <w:tcW w:w="888" w:type="dxa"/>
          </w:tcPr>
          <w:p w:rsidR="00C844B8" w:rsidRPr="00AA4051" w:rsidRDefault="00C844B8" w:rsidP="00AA4051">
            <w:pPr>
              <w:jc w:val="center"/>
              <w:rPr>
                <w:szCs w:val="40"/>
              </w:rPr>
            </w:pPr>
            <w:r w:rsidRPr="00AA4051">
              <w:rPr>
                <w:szCs w:val="40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10</w:t>
            </w:r>
          </w:p>
        </w:tc>
        <w:tc>
          <w:tcPr>
            <w:tcW w:w="1777" w:type="dxa"/>
            <w:gridSpan w:val="2"/>
          </w:tcPr>
          <w:p w:rsidR="00C844B8" w:rsidRPr="00AA4051" w:rsidRDefault="00C844B8" w:rsidP="00AA4051">
            <w:pPr>
              <w:jc w:val="center"/>
              <w:rPr>
                <w:szCs w:val="40"/>
              </w:rPr>
            </w:pPr>
            <w:r w:rsidRPr="00AA4051">
              <w:rPr>
                <w:szCs w:val="40"/>
              </w:rPr>
              <w:t>11</w:t>
            </w:r>
          </w:p>
        </w:tc>
      </w:tr>
      <w:tr w:rsidR="00C844B8" w:rsidTr="003C349C">
        <w:tc>
          <w:tcPr>
            <w:tcW w:w="15917" w:type="dxa"/>
            <w:gridSpan w:val="17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І РОЗДІЛ</w:t>
            </w:r>
          </w:p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 xml:space="preserve">запобігання виникнення надзвичайних ситуацій, оперативного реагування на них та забезпечення пожежної безпеки </w:t>
            </w:r>
          </w:p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 xml:space="preserve">в місті Павлоград  </w:t>
            </w:r>
          </w:p>
        </w:tc>
      </w:tr>
      <w:tr w:rsidR="00C844B8" w:rsidTr="003C349C">
        <w:trPr>
          <w:trHeight w:val="71"/>
        </w:trPr>
        <w:tc>
          <w:tcPr>
            <w:tcW w:w="508" w:type="dxa"/>
            <w:vMerge w:val="restart"/>
          </w:tcPr>
          <w:p w:rsidR="00C844B8" w:rsidRPr="00AA4051" w:rsidRDefault="00C844B8" w:rsidP="008A0673">
            <w:pPr>
              <w:rPr>
                <w:szCs w:val="40"/>
              </w:rPr>
            </w:pPr>
            <w:r w:rsidRPr="00AA4051">
              <w:rPr>
                <w:szCs w:val="40"/>
              </w:rPr>
              <w:t>1</w:t>
            </w:r>
          </w:p>
        </w:tc>
        <w:tc>
          <w:tcPr>
            <w:tcW w:w="1760" w:type="dxa"/>
            <w:vMerge w:val="restart"/>
          </w:tcPr>
          <w:p w:rsidR="00C844B8" w:rsidRPr="009048FE" w:rsidRDefault="00C844B8" w:rsidP="00AA4051">
            <w:pPr>
              <w:ind w:right="-108"/>
              <w:rPr>
                <w:spacing w:val="5"/>
                <w:sz w:val="24"/>
                <w:szCs w:val="24"/>
              </w:rPr>
            </w:pPr>
            <w:r w:rsidRPr="009048FE">
              <w:rPr>
                <w:spacing w:val="5"/>
                <w:sz w:val="24"/>
                <w:szCs w:val="24"/>
              </w:rPr>
              <w:t>Реалізація державної політики у сфері цивільного захисту  пожежної безпеки, захист населення і території міста від НС техно-генного та природно</w:t>
            </w:r>
          </w:p>
          <w:p w:rsidR="00C844B8" w:rsidRPr="009048FE" w:rsidRDefault="00C844B8" w:rsidP="00AA4051">
            <w:pPr>
              <w:ind w:right="-108"/>
              <w:rPr>
                <w:spacing w:val="5"/>
                <w:sz w:val="24"/>
                <w:szCs w:val="24"/>
              </w:rPr>
            </w:pPr>
            <w:r w:rsidRPr="009048FE">
              <w:rPr>
                <w:spacing w:val="5"/>
                <w:sz w:val="24"/>
                <w:szCs w:val="24"/>
              </w:rPr>
              <w:t xml:space="preserve">го </w:t>
            </w:r>
          </w:p>
          <w:p w:rsidR="00C844B8" w:rsidRPr="009048FE" w:rsidRDefault="00C844B8" w:rsidP="00AA4051">
            <w:pPr>
              <w:ind w:right="-108"/>
              <w:rPr>
                <w:sz w:val="24"/>
                <w:szCs w:val="24"/>
              </w:rPr>
            </w:pPr>
            <w:r w:rsidRPr="009048FE">
              <w:rPr>
                <w:spacing w:val="5"/>
                <w:sz w:val="24"/>
                <w:szCs w:val="24"/>
              </w:rPr>
              <w:t>характеру в мирний час</w:t>
            </w:r>
          </w:p>
        </w:tc>
        <w:tc>
          <w:tcPr>
            <w:tcW w:w="2880" w:type="dxa"/>
            <w:vMerge w:val="restart"/>
          </w:tcPr>
          <w:p w:rsidR="00C844B8" w:rsidRPr="009048FE" w:rsidRDefault="00C844B8" w:rsidP="008A0673">
            <w:pPr>
              <w:rPr>
                <w:sz w:val="24"/>
                <w:szCs w:val="24"/>
              </w:rPr>
            </w:pPr>
            <w:r w:rsidRPr="009048FE">
              <w:rPr>
                <w:sz w:val="24"/>
                <w:szCs w:val="24"/>
              </w:rPr>
              <w:t>Матеріально-технічне забезпечення роботи штабу з ліквідації наслідків надзвичайних ситуацій, органів управління, спеціалізованих служб та формувань цивільного захисту</w:t>
            </w:r>
          </w:p>
        </w:tc>
        <w:tc>
          <w:tcPr>
            <w:tcW w:w="1300" w:type="dxa"/>
            <w:vMerge w:val="restart"/>
          </w:tcPr>
          <w:p w:rsidR="00C844B8" w:rsidRPr="00AA4051" w:rsidRDefault="00C844B8" w:rsidP="008C75E5">
            <w:pPr>
              <w:rPr>
                <w:spacing w:val="7"/>
                <w:sz w:val="24"/>
                <w:szCs w:val="24"/>
              </w:rPr>
            </w:pPr>
            <w:r w:rsidRPr="00AA4051">
              <w:rPr>
                <w:spacing w:val="1"/>
                <w:sz w:val="24"/>
                <w:szCs w:val="24"/>
              </w:rPr>
              <w:t>Відділ з питань НС та ЦЗН міської ради</w:t>
            </w:r>
          </w:p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888" w:type="dxa"/>
            <w:vMerge w:val="restart"/>
          </w:tcPr>
          <w:p w:rsidR="00C844B8" w:rsidRPr="00AA4051" w:rsidRDefault="00C844B8" w:rsidP="001607F0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2018-2020</w:t>
            </w:r>
          </w:p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30000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pStyle w:val="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A4051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30000</w:t>
            </w:r>
          </w:p>
        </w:tc>
        <w:tc>
          <w:tcPr>
            <w:tcW w:w="1777" w:type="dxa"/>
            <w:gridSpan w:val="2"/>
            <w:vMerge w:val="restart"/>
          </w:tcPr>
          <w:p w:rsidR="00C844B8" w:rsidRPr="00AA4051" w:rsidRDefault="00C844B8" w:rsidP="008A0673">
            <w:pPr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Підвищення ефективності управління при ліквідації надзвичайних ситуацій</w:t>
            </w:r>
          </w:p>
        </w:tc>
      </w:tr>
      <w:tr w:rsidR="00C844B8" w:rsidTr="003C349C">
        <w:trPr>
          <w:trHeight w:val="497"/>
        </w:trPr>
        <w:tc>
          <w:tcPr>
            <w:tcW w:w="508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9048FE" w:rsidRDefault="00C844B8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C844B8" w:rsidRPr="009048FE" w:rsidRDefault="00C844B8" w:rsidP="008A067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pStyle w:val="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A4051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</w:tr>
      <w:tr w:rsidR="00C844B8" w:rsidTr="003C349C">
        <w:trPr>
          <w:trHeight w:val="505"/>
        </w:trPr>
        <w:tc>
          <w:tcPr>
            <w:tcW w:w="508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9048FE" w:rsidRDefault="00C844B8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C844B8" w:rsidRPr="009048FE" w:rsidRDefault="00C844B8" w:rsidP="008A067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pStyle w:val="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A4051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pStyle w:val="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A4051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</w:tr>
      <w:tr w:rsidR="00C844B8" w:rsidTr="003C349C">
        <w:trPr>
          <w:trHeight w:val="736"/>
        </w:trPr>
        <w:tc>
          <w:tcPr>
            <w:tcW w:w="508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9048FE" w:rsidRDefault="00C844B8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C844B8" w:rsidRPr="009048FE" w:rsidRDefault="00C844B8" w:rsidP="008A067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30000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pStyle w:val="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A4051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30000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</w:tr>
      <w:tr w:rsidR="00C844B8" w:rsidTr="003C349C">
        <w:trPr>
          <w:trHeight w:val="622"/>
        </w:trPr>
        <w:tc>
          <w:tcPr>
            <w:tcW w:w="508" w:type="dxa"/>
            <w:vMerge w:val="restart"/>
          </w:tcPr>
          <w:p w:rsidR="00C844B8" w:rsidRPr="00AA4051" w:rsidRDefault="00C844B8" w:rsidP="008A0673">
            <w:pPr>
              <w:rPr>
                <w:szCs w:val="40"/>
              </w:rPr>
            </w:pPr>
            <w:r w:rsidRPr="00AA4051">
              <w:rPr>
                <w:szCs w:val="40"/>
              </w:rPr>
              <w:t>2</w:t>
            </w:r>
          </w:p>
        </w:tc>
        <w:tc>
          <w:tcPr>
            <w:tcW w:w="1760" w:type="dxa"/>
            <w:vMerge/>
          </w:tcPr>
          <w:p w:rsidR="00C844B8" w:rsidRPr="009048FE" w:rsidRDefault="00C844B8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</w:tcPr>
          <w:p w:rsidR="00C844B8" w:rsidRPr="009048FE" w:rsidRDefault="00C844B8" w:rsidP="00AA4051">
            <w:pPr>
              <w:pStyle w:val="Subtitle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048F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Придбання аварійно-рятувального, </w:t>
            </w:r>
          </w:p>
          <w:p w:rsidR="00C844B8" w:rsidRPr="009048FE" w:rsidRDefault="00C844B8" w:rsidP="00541EF9">
            <w:pPr>
              <w:rPr>
                <w:i/>
                <w:color w:val="FF0000"/>
                <w:sz w:val="24"/>
                <w:szCs w:val="24"/>
              </w:rPr>
            </w:pPr>
            <w:r w:rsidRPr="009048FE">
              <w:rPr>
                <w:sz w:val="24"/>
                <w:szCs w:val="24"/>
              </w:rPr>
              <w:t>пожежного та  іншого обладнання для</w:t>
            </w:r>
            <w:r w:rsidRPr="009048FE">
              <w:rPr>
                <w:i/>
                <w:sz w:val="24"/>
                <w:szCs w:val="24"/>
              </w:rPr>
              <w:t xml:space="preserve"> </w:t>
            </w:r>
            <w:r w:rsidRPr="009048FE">
              <w:rPr>
                <w:sz w:val="24"/>
                <w:szCs w:val="24"/>
              </w:rPr>
              <w:t>запобігання виникнення та ліквідації НС техногенного та природного  характеру</w:t>
            </w:r>
            <w:r w:rsidRPr="009048FE">
              <w:rPr>
                <w:i/>
                <w:color w:val="FF0000"/>
                <w:sz w:val="24"/>
                <w:szCs w:val="24"/>
              </w:rPr>
              <w:t xml:space="preserve"> </w:t>
            </w:r>
          </w:p>
          <w:p w:rsidR="00C844B8" w:rsidRPr="009048FE" w:rsidRDefault="00C844B8" w:rsidP="00541EF9">
            <w:pPr>
              <w:rPr>
                <w:i/>
                <w:color w:val="FF0000"/>
                <w:sz w:val="24"/>
                <w:szCs w:val="24"/>
              </w:rPr>
            </w:pPr>
          </w:p>
          <w:p w:rsidR="00C844B8" w:rsidRPr="009048FE" w:rsidRDefault="00C844B8" w:rsidP="00541EF9">
            <w:pPr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</w:tcPr>
          <w:p w:rsidR="00C844B8" w:rsidRPr="00AA4051" w:rsidRDefault="00C844B8" w:rsidP="00DE0CF1">
            <w:pPr>
              <w:rPr>
                <w:sz w:val="24"/>
                <w:szCs w:val="24"/>
              </w:rPr>
            </w:pPr>
            <w:r w:rsidRPr="00AA4051">
              <w:rPr>
                <w:spacing w:val="1"/>
                <w:sz w:val="24"/>
                <w:szCs w:val="24"/>
              </w:rPr>
              <w:t xml:space="preserve">Відділ з питань НС та ЦЗН міської ради </w:t>
            </w:r>
          </w:p>
        </w:tc>
        <w:tc>
          <w:tcPr>
            <w:tcW w:w="888" w:type="dxa"/>
            <w:vMerge w:val="restart"/>
          </w:tcPr>
          <w:p w:rsidR="00C844B8" w:rsidRPr="00AA4051" w:rsidRDefault="00C844B8" w:rsidP="00DE0CF1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2018-2020</w:t>
            </w:r>
          </w:p>
          <w:p w:rsidR="00C844B8" w:rsidRPr="00AA4051" w:rsidRDefault="00C844B8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Загальний обсяг,</w:t>
            </w:r>
            <w:r>
              <w:rPr>
                <w:sz w:val="24"/>
                <w:szCs w:val="24"/>
              </w:rPr>
              <w:t xml:space="preserve"> </w:t>
            </w:r>
            <w:r w:rsidRPr="00AA4051">
              <w:rPr>
                <w:sz w:val="24"/>
                <w:szCs w:val="24"/>
              </w:rPr>
              <w:t>у т.ч.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242000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  <w:lang w:val="ru-RU"/>
              </w:rPr>
              <w:t>35</w:t>
            </w:r>
            <w:r w:rsidRPr="00AA4051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277000</w:t>
            </w:r>
          </w:p>
        </w:tc>
        <w:tc>
          <w:tcPr>
            <w:tcW w:w="1777" w:type="dxa"/>
            <w:gridSpan w:val="2"/>
            <w:vMerge w:val="restart"/>
          </w:tcPr>
          <w:p w:rsidR="00C844B8" w:rsidRPr="00AA4051" w:rsidRDefault="00C844B8" w:rsidP="008A0673">
            <w:pPr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Підвищення ефективності проведення аварійно-рятувальних та відновлювальних робіт</w:t>
            </w:r>
          </w:p>
        </w:tc>
      </w:tr>
      <w:tr w:rsidR="00C844B8" w:rsidTr="003C349C">
        <w:trPr>
          <w:trHeight w:val="560"/>
        </w:trPr>
        <w:tc>
          <w:tcPr>
            <w:tcW w:w="508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AA4051">
            <w:pPr>
              <w:pStyle w:val="Subtitle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8A0673">
            <w:pPr>
              <w:rPr>
                <w:sz w:val="24"/>
                <w:szCs w:val="24"/>
              </w:rPr>
            </w:pPr>
          </w:p>
        </w:tc>
      </w:tr>
      <w:tr w:rsidR="00C844B8" w:rsidTr="003C349C">
        <w:trPr>
          <w:trHeight w:val="540"/>
        </w:trPr>
        <w:tc>
          <w:tcPr>
            <w:tcW w:w="508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AA4051">
            <w:pPr>
              <w:pStyle w:val="Subtitle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8A0673">
            <w:pPr>
              <w:rPr>
                <w:sz w:val="24"/>
                <w:szCs w:val="24"/>
              </w:rPr>
            </w:pPr>
          </w:p>
        </w:tc>
      </w:tr>
      <w:tr w:rsidR="00C844B8" w:rsidTr="003C349C">
        <w:trPr>
          <w:trHeight w:val="562"/>
        </w:trPr>
        <w:tc>
          <w:tcPr>
            <w:tcW w:w="508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AA4051">
            <w:pPr>
              <w:pStyle w:val="Subtitle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242000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  <w:lang w:val="ru-RU"/>
              </w:rPr>
              <w:t>3</w:t>
            </w:r>
            <w:r w:rsidRPr="00AA4051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277000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8A0673">
            <w:pPr>
              <w:rPr>
                <w:sz w:val="24"/>
                <w:szCs w:val="24"/>
              </w:rPr>
            </w:pPr>
          </w:p>
        </w:tc>
      </w:tr>
      <w:tr w:rsidR="00C844B8" w:rsidTr="003C349C">
        <w:trPr>
          <w:trHeight w:val="709"/>
        </w:trPr>
        <w:tc>
          <w:tcPr>
            <w:tcW w:w="508" w:type="dxa"/>
            <w:vMerge w:val="restart"/>
          </w:tcPr>
          <w:p w:rsidR="00C844B8" w:rsidRPr="00AA4051" w:rsidRDefault="00C844B8" w:rsidP="008A0673">
            <w:pPr>
              <w:rPr>
                <w:szCs w:val="40"/>
              </w:rPr>
            </w:pPr>
            <w:r w:rsidRPr="00AA4051">
              <w:rPr>
                <w:szCs w:val="40"/>
              </w:rPr>
              <w:t>3</w:t>
            </w:r>
          </w:p>
        </w:tc>
        <w:tc>
          <w:tcPr>
            <w:tcW w:w="1760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2880" w:type="dxa"/>
            <w:vMerge w:val="restart"/>
          </w:tcPr>
          <w:p w:rsidR="00C844B8" w:rsidRPr="00AA4051" w:rsidRDefault="00C844B8" w:rsidP="008A0673">
            <w:pPr>
              <w:rPr>
                <w:szCs w:val="40"/>
              </w:rPr>
            </w:pPr>
            <w:r w:rsidRPr="00AA4051">
              <w:rPr>
                <w:spacing w:val="6"/>
                <w:sz w:val="24"/>
                <w:szCs w:val="24"/>
              </w:rPr>
              <w:t xml:space="preserve">Заходи з удосконалення міської системи </w:t>
            </w:r>
            <w:r w:rsidRPr="00544145">
              <w:rPr>
                <w:sz w:val="20"/>
                <w:szCs w:val="20"/>
              </w:rPr>
              <w:t xml:space="preserve">(технічне переоснащення) </w:t>
            </w:r>
            <w:r w:rsidRPr="00AA4051">
              <w:rPr>
                <w:sz w:val="24"/>
                <w:szCs w:val="24"/>
              </w:rPr>
              <w:t xml:space="preserve">централізованого оповіщення органів влади і населення про загрозу та </w:t>
            </w:r>
            <w:r w:rsidRPr="00AA4051">
              <w:rPr>
                <w:spacing w:val="5"/>
                <w:sz w:val="24"/>
                <w:szCs w:val="24"/>
              </w:rPr>
              <w:t>виникнення НС.</w:t>
            </w:r>
          </w:p>
        </w:tc>
        <w:tc>
          <w:tcPr>
            <w:tcW w:w="1300" w:type="dxa"/>
            <w:vMerge w:val="restart"/>
          </w:tcPr>
          <w:p w:rsidR="00C844B8" w:rsidRPr="00AA4051" w:rsidRDefault="00C844B8" w:rsidP="008A0673">
            <w:pPr>
              <w:rPr>
                <w:szCs w:val="40"/>
              </w:rPr>
            </w:pPr>
            <w:r w:rsidRPr="00AA4051">
              <w:rPr>
                <w:sz w:val="24"/>
                <w:szCs w:val="24"/>
              </w:rPr>
              <w:t xml:space="preserve">Відділ з питань </w:t>
            </w:r>
            <w:r w:rsidRPr="00AA4051">
              <w:rPr>
                <w:spacing w:val="1"/>
                <w:sz w:val="24"/>
                <w:szCs w:val="24"/>
              </w:rPr>
              <w:t xml:space="preserve">НС та ЦЗН </w:t>
            </w:r>
            <w:r w:rsidRPr="00AA4051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vMerge w:val="restart"/>
          </w:tcPr>
          <w:p w:rsidR="00C844B8" w:rsidRPr="00AA4051" w:rsidRDefault="00C844B8" w:rsidP="00541EF9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2018-2020</w:t>
            </w:r>
          </w:p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40000</w:t>
            </w:r>
          </w:p>
        </w:tc>
        <w:tc>
          <w:tcPr>
            <w:tcW w:w="1777" w:type="dxa"/>
            <w:gridSpan w:val="2"/>
            <w:vMerge w:val="restart"/>
          </w:tcPr>
          <w:p w:rsidR="00C844B8" w:rsidRPr="00AA4051" w:rsidRDefault="00C844B8" w:rsidP="008A0673">
            <w:pPr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Охоплення території міста системами оповіщення при виникненні надзвичайних ситуацій</w:t>
            </w:r>
          </w:p>
        </w:tc>
      </w:tr>
      <w:tr w:rsidR="00C844B8" w:rsidTr="003C349C">
        <w:trPr>
          <w:trHeight w:val="545"/>
        </w:trPr>
        <w:tc>
          <w:tcPr>
            <w:tcW w:w="508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8A0673">
            <w:pPr>
              <w:rPr>
                <w:sz w:val="24"/>
                <w:szCs w:val="24"/>
              </w:rPr>
            </w:pPr>
          </w:p>
        </w:tc>
      </w:tr>
      <w:tr w:rsidR="00C844B8" w:rsidTr="003C349C">
        <w:trPr>
          <w:trHeight w:val="539"/>
        </w:trPr>
        <w:tc>
          <w:tcPr>
            <w:tcW w:w="508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8A0673">
            <w:pPr>
              <w:rPr>
                <w:sz w:val="24"/>
                <w:szCs w:val="24"/>
              </w:rPr>
            </w:pPr>
          </w:p>
        </w:tc>
      </w:tr>
      <w:tr w:rsidR="00C844B8" w:rsidTr="003C349C">
        <w:trPr>
          <w:trHeight w:val="560"/>
        </w:trPr>
        <w:tc>
          <w:tcPr>
            <w:tcW w:w="508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40000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8A0673">
            <w:pPr>
              <w:rPr>
                <w:sz w:val="24"/>
                <w:szCs w:val="24"/>
              </w:rPr>
            </w:pPr>
          </w:p>
        </w:tc>
      </w:tr>
      <w:tr w:rsidR="00C844B8" w:rsidTr="003C349C">
        <w:trPr>
          <w:trHeight w:val="582"/>
        </w:trPr>
        <w:tc>
          <w:tcPr>
            <w:tcW w:w="508" w:type="dxa"/>
            <w:vMerge w:val="restart"/>
          </w:tcPr>
          <w:p w:rsidR="00C844B8" w:rsidRPr="00AA4051" w:rsidRDefault="00C844B8" w:rsidP="008A0673">
            <w:pPr>
              <w:rPr>
                <w:szCs w:val="40"/>
              </w:rPr>
            </w:pPr>
            <w:r w:rsidRPr="00AA4051">
              <w:rPr>
                <w:szCs w:val="40"/>
              </w:rPr>
              <w:t>4</w:t>
            </w:r>
          </w:p>
        </w:tc>
        <w:tc>
          <w:tcPr>
            <w:tcW w:w="1760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2880" w:type="dxa"/>
            <w:vMerge w:val="restart"/>
          </w:tcPr>
          <w:p w:rsidR="00C844B8" w:rsidRPr="00AA4051" w:rsidRDefault="00C844B8" w:rsidP="008A0673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 xml:space="preserve">Впровадження комплексу протипожежних заходів в спортивних закладах </w:t>
            </w:r>
          </w:p>
          <w:p w:rsidR="00C844B8" w:rsidRPr="00AA4051" w:rsidRDefault="00C844B8" w:rsidP="008A0673">
            <w:pPr>
              <w:rPr>
                <w:szCs w:val="40"/>
              </w:rPr>
            </w:pPr>
            <w:r w:rsidRPr="00AA4051">
              <w:rPr>
                <w:sz w:val="24"/>
                <w:szCs w:val="24"/>
              </w:rPr>
              <w:t xml:space="preserve">м. Павлограда </w:t>
            </w:r>
            <w:r w:rsidRPr="00AA4051">
              <w:rPr>
                <w:sz w:val="16"/>
                <w:szCs w:val="16"/>
              </w:rPr>
              <w:t>(обробка дерев’яних конструкцій, даху, виготовлення проектно-кошторисної документації протипожежної сигналізації, проектно-кошторисної документації блискавкозахисту будівель)</w:t>
            </w:r>
          </w:p>
        </w:tc>
        <w:tc>
          <w:tcPr>
            <w:tcW w:w="1300" w:type="dxa"/>
            <w:vMerge w:val="restart"/>
          </w:tcPr>
          <w:p w:rsidR="00C844B8" w:rsidRPr="00AA4051" w:rsidRDefault="00C844B8" w:rsidP="005A71BA">
            <w:pPr>
              <w:rPr>
                <w:szCs w:val="40"/>
              </w:rPr>
            </w:pPr>
            <w:r w:rsidRPr="00AA4051">
              <w:rPr>
                <w:sz w:val="24"/>
                <w:szCs w:val="24"/>
              </w:rPr>
              <w:t xml:space="preserve">Відділ з питань сім’ї, молоді та спорту </w:t>
            </w:r>
          </w:p>
        </w:tc>
        <w:tc>
          <w:tcPr>
            <w:tcW w:w="888" w:type="dxa"/>
            <w:vMerge w:val="restart"/>
          </w:tcPr>
          <w:p w:rsidR="00C844B8" w:rsidRPr="00AA4051" w:rsidRDefault="00C844B8" w:rsidP="00EE08CB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2018-2020</w:t>
            </w:r>
          </w:p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gridSpan w:val="2"/>
            <w:vMerge w:val="restart"/>
          </w:tcPr>
          <w:p w:rsidR="00C844B8" w:rsidRPr="00AA4051" w:rsidRDefault="00C844B8" w:rsidP="00EE08CB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 xml:space="preserve">Забезпечення протипожежного захисту спортивних закладів </w:t>
            </w:r>
          </w:p>
          <w:p w:rsidR="00C844B8" w:rsidRPr="00AA4051" w:rsidRDefault="00C844B8" w:rsidP="00EE08CB">
            <w:pPr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м. Павлограда</w:t>
            </w:r>
          </w:p>
        </w:tc>
      </w:tr>
      <w:tr w:rsidR="00C844B8" w:rsidTr="003C349C">
        <w:trPr>
          <w:trHeight w:val="475"/>
        </w:trPr>
        <w:tc>
          <w:tcPr>
            <w:tcW w:w="508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8A067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EE08CB">
            <w:pPr>
              <w:rPr>
                <w:sz w:val="24"/>
                <w:szCs w:val="24"/>
              </w:rPr>
            </w:pPr>
          </w:p>
        </w:tc>
      </w:tr>
      <w:tr w:rsidR="00C844B8" w:rsidTr="003C349C">
        <w:trPr>
          <w:trHeight w:val="469"/>
        </w:trPr>
        <w:tc>
          <w:tcPr>
            <w:tcW w:w="508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8A067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EE08CB">
            <w:pPr>
              <w:rPr>
                <w:sz w:val="24"/>
                <w:szCs w:val="24"/>
              </w:rPr>
            </w:pPr>
          </w:p>
        </w:tc>
      </w:tr>
      <w:tr w:rsidR="00C844B8" w:rsidTr="003C349C">
        <w:trPr>
          <w:trHeight w:val="642"/>
        </w:trPr>
        <w:tc>
          <w:tcPr>
            <w:tcW w:w="508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8A067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EE08CB">
            <w:pPr>
              <w:rPr>
                <w:sz w:val="24"/>
                <w:szCs w:val="24"/>
              </w:rPr>
            </w:pPr>
          </w:p>
        </w:tc>
      </w:tr>
      <w:tr w:rsidR="00C844B8" w:rsidTr="003C349C">
        <w:trPr>
          <w:trHeight w:val="592"/>
        </w:trPr>
        <w:tc>
          <w:tcPr>
            <w:tcW w:w="508" w:type="dxa"/>
            <w:vMerge w:val="restart"/>
          </w:tcPr>
          <w:p w:rsidR="00C844B8" w:rsidRPr="00AA4051" w:rsidRDefault="00C844B8" w:rsidP="008A0673">
            <w:pPr>
              <w:rPr>
                <w:szCs w:val="40"/>
              </w:rPr>
            </w:pPr>
            <w:r w:rsidRPr="00AA4051">
              <w:rPr>
                <w:szCs w:val="40"/>
              </w:rPr>
              <w:t>5</w:t>
            </w:r>
          </w:p>
        </w:tc>
        <w:tc>
          <w:tcPr>
            <w:tcW w:w="1760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2880" w:type="dxa"/>
            <w:vMerge w:val="restart"/>
          </w:tcPr>
          <w:p w:rsidR="00C844B8" w:rsidRPr="00AA4051" w:rsidRDefault="00C844B8" w:rsidP="00EE08CB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 xml:space="preserve">Впровадження комплексу протипожежних заходів в закладах культури </w:t>
            </w:r>
          </w:p>
          <w:p w:rsidR="00C844B8" w:rsidRPr="00AA4051" w:rsidRDefault="00C844B8" w:rsidP="00EE08CB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 xml:space="preserve">м. Павлограда </w:t>
            </w:r>
          </w:p>
          <w:p w:rsidR="00C844B8" w:rsidRPr="00AA4051" w:rsidRDefault="00C844B8" w:rsidP="00EE08CB">
            <w:pPr>
              <w:rPr>
                <w:sz w:val="16"/>
                <w:szCs w:val="16"/>
              </w:rPr>
            </w:pPr>
            <w:r w:rsidRPr="00AA4051">
              <w:rPr>
                <w:sz w:val="16"/>
                <w:szCs w:val="16"/>
              </w:rPr>
              <w:t>(вогнезахисна обробка деревинних конструкцій даху,</w:t>
            </w:r>
          </w:p>
          <w:p w:rsidR="00C844B8" w:rsidRPr="00AA4051" w:rsidRDefault="00C844B8" w:rsidP="00EE08CB">
            <w:pPr>
              <w:rPr>
                <w:szCs w:val="40"/>
              </w:rPr>
            </w:pPr>
            <w:r w:rsidRPr="00AA4051">
              <w:rPr>
                <w:iCs/>
                <w:sz w:val="16"/>
                <w:szCs w:val="16"/>
              </w:rPr>
              <w:t xml:space="preserve">виготовлення проектно-кошторисної документації на </w:t>
            </w:r>
            <w:r w:rsidRPr="00AA4051">
              <w:rPr>
                <w:sz w:val="16"/>
                <w:szCs w:val="16"/>
              </w:rPr>
              <w:t xml:space="preserve">встановлення системи протипожежного захисту, системи оповіщення, системи блискавкозахисту, установка протипожежних дверей в електрощитові, </w:t>
            </w:r>
            <w:r w:rsidRPr="00AA4051">
              <w:rPr>
                <w:sz w:val="16"/>
                <w:szCs w:val="16"/>
                <w:lang w:val="ru-RU"/>
              </w:rPr>
              <w:t>книгосхо</w:t>
            </w:r>
            <w:r w:rsidRPr="00AA4051">
              <w:rPr>
                <w:sz w:val="16"/>
                <w:szCs w:val="16"/>
              </w:rPr>
              <w:t>вища</w:t>
            </w:r>
            <w:r w:rsidRPr="00AA4051">
              <w:rPr>
                <w:sz w:val="16"/>
                <w:szCs w:val="16"/>
                <w:lang w:val="ru-RU"/>
              </w:rPr>
              <w:t>х</w:t>
            </w:r>
            <w:r w:rsidRPr="00AA4051">
              <w:rPr>
                <w:sz w:val="16"/>
                <w:szCs w:val="16"/>
              </w:rPr>
              <w:t xml:space="preserve"> бібліотек))</w:t>
            </w:r>
          </w:p>
        </w:tc>
        <w:tc>
          <w:tcPr>
            <w:tcW w:w="1300" w:type="dxa"/>
            <w:vMerge w:val="restart"/>
          </w:tcPr>
          <w:p w:rsidR="00C844B8" w:rsidRPr="00AA4051" w:rsidRDefault="00C844B8" w:rsidP="008A0673">
            <w:pPr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Відділ культури Павлоградської  міської ради</w:t>
            </w:r>
          </w:p>
        </w:tc>
        <w:tc>
          <w:tcPr>
            <w:tcW w:w="888" w:type="dxa"/>
            <w:vMerge w:val="restart"/>
          </w:tcPr>
          <w:p w:rsidR="00C844B8" w:rsidRPr="00AA4051" w:rsidRDefault="00C844B8" w:rsidP="00EE08CB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2018-2020</w:t>
            </w:r>
          </w:p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87500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367366</w:t>
            </w:r>
          </w:p>
        </w:tc>
        <w:tc>
          <w:tcPr>
            <w:tcW w:w="1777" w:type="dxa"/>
            <w:gridSpan w:val="2"/>
            <w:vMerge w:val="restart"/>
          </w:tcPr>
          <w:p w:rsidR="00C844B8" w:rsidRPr="00AA4051" w:rsidRDefault="00C844B8" w:rsidP="00EE08CB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 xml:space="preserve">Забезпечення протипожежного захисту закладів культури </w:t>
            </w:r>
          </w:p>
          <w:p w:rsidR="00C844B8" w:rsidRPr="00AA4051" w:rsidRDefault="00C844B8" w:rsidP="00EE08CB">
            <w:pPr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м. Павлограда</w:t>
            </w:r>
          </w:p>
        </w:tc>
      </w:tr>
      <w:tr w:rsidR="00C844B8" w:rsidTr="003C349C">
        <w:trPr>
          <w:trHeight w:val="463"/>
        </w:trPr>
        <w:tc>
          <w:tcPr>
            <w:tcW w:w="508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EE08C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EE08CB">
            <w:pPr>
              <w:rPr>
                <w:sz w:val="24"/>
                <w:szCs w:val="24"/>
              </w:rPr>
            </w:pPr>
          </w:p>
        </w:tc>
      </w:tr>
      <w:tr w:rsidR="00C844B8" w:rsidTr="003C349C">
        <w:trPr>
          <w:trHeight w:val="471"/>
        </w:trPr>
        <w:tc>
          <w:tcPr>
            <w:tcW w:w="508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EE08C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EE08CB">
            <w:pPr>
              <w:rPr>
                <w:sz w:val="24"/>
                <w:szCs w:val="24"/>
              </w:rPr>
            </w:pPr>
          </w:p>
        </w:tc>
      </w:tr>
      <w:tr w:rsidR="00C844B8" w:rsidTr="003C349C">
        <w:trPr>
          <w:trHeight w:val="490"/>
        </w:trPr>
        <w:tc>
          <w:tcPr>
            <w:tcW w:w="508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EE08C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A4051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87500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367366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EE08CB">
            <w:pPr>
              <w:rPr>
                <w:sz w:val="24"/>
                <w:szCs w:val="24"/>
              </w:rPr>
            </w:pPr>
          </w:p>
        </w:tc>
      </w:tr>
      <w:tr w:rsidR="00C844B8" w:rsidTr="003C349C">
        <w:trPr>
          <w:trHeight w:val="3225"/>
        </w:trPr>
        <w:tc>
          <w:tcPr>
            <w:tcW w:w="508" w:type="dxa"/>
            <w:vMerge w:val="restart"/>
          </w:tcPr>
          <w:p w:rsidR="00C844B8" w:rsidRPr="00AA4051" w:rsidRDefault="00C844B8" w:rsidP="008A0673">
            <w:pPr>
              <w:rPr>
                <w:szCs w:val="40"/>
              </w:rPr>
            </w:pPr>
            <w:r w:rsidRPr="00AA4051">
              <w:rPr>
                <w:szCs w:val="40"/>
              </w:rPr>
              <w:t>6</w:t>
            </w:r>
          </w:p>
        </w:tc>
        <w:tc>
          <w:tcPr>
            <w:tcW w:w="1760" w:type="dxa"/>
            <w:vMerge w:val="restart"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2880" w:type="dxa"/>
            <w:vMerge w:val="restart"/>
          </w:tcPr>
          <w:p w:rsidR="00C844B8" w:rsidRPr="00AA4051" w:rsidRDefault="00C844B8" w:rsidP="008C7327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 xml:space="preserve">Впровадження комплексу протипожежних заходів в закладах освіти </w:t>
            </w:r>
          </w:p>
          <w:p w:rsidR="00C844B8" w:rsidRPr="00AA4051" w:rsidRDefault="00C844B8" w:rsidP="008C7327">
            <w:pPr>
              <w:rPr>
                <w:sz w:val="16"/>
                <w:szCs w:val="16"/>
              </w:rPr>
            </w:pPr>
            <w:r w:rsidRPr="00AA4051">
              <w:rPr>
                <w:sz w:val="24"/>
                <w:szCs w:val="24"/>
              </w:rPr>
              <w:t>м. Павлограда</w:t>
            </w:r>
            <w:r w:rsidRPr="00AA4051">
              <w:rPr>
                <w:sz w:val="16"/>
                <w:szCs w:val="16"/>
              </w:rPr>
              <w:t xml:space="preserve"> </w:t>
            </w:r>
          </w:p>
          <w:p w:rsidR="00C844B8" w:rsidRPr="00AA4051" w:rsidRDefault="00C844B8" w:rsidP="008C7327">
            <w:pPr>
              <w:rPr>
                <w:sz w:val="16"/>
                <w:szCs w:val="16"/>
              </w:rPr>
            </w:pPr>
            <w:r w:rsidRPr="00AA4051">
              <w:rPr>
                <w:sz w:val="16"/>
                <w:szCs w:val="16"/>
              </w:rPr>
              <w:t>( придбання засобів пожежогасіння, засобів захисту органів дихання, електроінструменту, ламп з ковпаками;  повірка лічильників газу, манометрів та термометрів, контуру заземлення, прочистка димових та вентиляційних каналів, налагодження автоматики, перезарядки вогнегасників, повірка діелектричних рукавиць, бот, електроінструменту;</w:t>
            </w:r>
          </w:p>
          <w:p w:rsidR="00C844B8" w:rsidRPr="00AA4051" w:rsidRDefault="00C844B8" w:rsidP="008C7327">
            <w:pPr>
              <w:rPr>
                <w:sz w:val="16"/>
                <w:szCs w:val="16"/>
              </w:rPr>
            </w:pPr>
            <w:r w:rsidRPr="00AA4051">
              <w:rPr>
                <w:sz w:val="16"/>
                <w:szCs w:val="16"/>
              </w:rPr>
              <w:t>проведення ідентифікації закладів освіти:</w:t>
            </w:r>
          </w:p>
          <w:p w:rsidR="00C844B8" w:rsidRPr="00AA4051" w:rsidRDefault="00C844B8" w:rsidP="008C7327">
            <w:pPr>
              <w:rPr>
                <w:sz w:val="16"/>
                <w:szCs w:val="16"/>
              </w:rPr>
            </w:pPr>
            <w:r w:rsidRPr="00AA4051">
              <w:rPr>
                <w:sz w:val="16"/>
                <w:szCs w:val="16"/>
              </w:rPr>
              <w:t>- облаштування  евакуаційного виходу;</w:t>
            </w:r>
          </w:p>
          <w:p w:rsidR="00C844B8" w:rsidRPr="00AA4051" w:rsidRDefault="00C844B8" w:rsidP="008C7327">
            <w:pPr>
              <w:rPr>
                <w:sz w:val="16"/>
                <w:szCs w:val="16"/>
              </w:rPr>
            </w:pPr>
            <w:r w:rsidRPr="00AA4051">
              <w:rPr>
                <w:sz w:val="16"/>
                <w:szCs w:val="16"/>
              </w:rPr>
              <w:t xml:space="preserve"> - установка протипожежних дверей в електрощитові, сховища бібліотек, архівні приміщення;</w:t>
            </w:r>
          </w:p>
          <w:p w:rsidR="00C844B8" w:rsidRPr="00AA4051" w:rsidRDefault="00C844B8" w:rsidP="008C7327">
            <w:pPr>
              <w:rPr>
                <w:sz w:val="16"/>
                <w:szCs w:val="16"/>
              </w:rPr>
            </w:pPr>
            <w:r w:rsidRPr="00AA4051">
              <w:rPr>
                <w:sz w:val="16"/>
                <w:szCs w:val="16"/>
              </w:rPr>
              <w:t xml:space="preserve">- виготовлення проектно-кошторисних документацій ; </w:t>
            </w:r>
          </w:p>
          <w:p w:rsidR="00C844B8" w:rsidRPr="00AA4051" w:rsidRDefault="00C844B8" w:rsidP="008C7327">
            <w:pPr>
              <w:rPr>
                <w:sz w:val="16"/>
                <w:szCs w:val="16"/>
              </w:rPr>
            </w:pPr>
            <w:r w:rsidRPr="00AA4051">
              <w:rPr>
                <w:sz w:val="16"/>
                <w:szCs w:val="16"/>
              </w:rPr>
              <w:t xml:space="preserve">- капітальний ремонт на встановлення системи протипожежного захисту;  </w:t>
            </w:r>
          </w:p>
          <w:p w:rsidR="00C844B8" w:rsidRPr="00AA4051" w:rsidRDefault="00C844B8" w:rsidP="008C7327">
            <w:pPr>
              <w:rPr>
                <w:sz w:val="16"/>
                <w:szCs w:val="16"/>
              </w:rPr>
            </w:pPr>
            <w:r w:rsidRPr="00AA4051">
              <w:rPr>
                <w:sz w:val="16"/>
                <w:szCs w:val="16"/>
              </w:rPr>
              <w:t>- обробка дерев'яних елементів горищних покриттів засобами вогнезахисту;</w:t>
            </w:r>
          </w:p>
          <w:p w:rsidR="00C844B8" w:rsidRPr="00AA4051" w:rsidRDefault="00C844B8" w:rsidP="00361CD5">
            <w:pPr>
              <w:rPr>
                <w:sz w:val="16"/>
                <w:szCs w:val="16"/>
              </w:rPr>
            </w:pPr>
            <w:r w:rsidRPr="00AA4051">
              <w:rPr>
                <w:sz w:val="16"/>
                <w:szCs w:val="16"/>
              </w:rPr>
              <w:t xml:space="preserve">- реалізація проектів   «Капітальний ремонт на встановлення системи протипожежного захисту» </w:t>
            </w:r>
          </w:p>
        </w:tc>
        <w:tc>
          <w:tcPr>
            <w:tcW w:w="1300" w:type="dxa"/>
            <w:vMerge w:val="restart"/>
          </w:tcPr>
          <w:p w:rsidR="00C844B8" w:rsidRPr="00AA4051" w:rsidRDefault="00C844B8" w:rsidP="00C87ECB">
            <w:pPr>
              <w:rPr>
                <w:sz w:val="24"/>
                <w:szCs w:val="24"/>
              </w:rPr>
            </w:pPr>
            <w:smartTag w:uri="urn:schemas-microsoft-com:office:smarttags" w:element="PersonName">
              <w:r w:rsidRPr="00AA4051">
                <w:rPr>
                  <w:sz w:val="24"/>
                  <w:szCs w:val="24"/>
                </w:rPr>
                <w:t>Відділ освіти</w:t>
              </w:r>
            </w:smartTag>
            <w:r w:rsidRPr="00AA4051">
              <w:rPr>
                <w:sz w:val="24"/>
                <w:szCs w:val="24"/>
              </w:rPr>
              <w:t xml:space="preserve"> Павлоградської міської ради</w:t>
            </w:r>
          </w:p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888" w:type="dxa"/>
            <w:vMerge w:val="restart"/>
          </w:tcPr>
          <w:p w:rsidR="00C844B8" w:rsidRPr="00AA4051" w:rsidRDefault="00C844B8" w:rsidP="00C87ECB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2018-2020</w:t>
            </w:r>
          </w:p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A4051">
              <w:rPr>
                <w:bCs/>
                <w:sz w:val="24"/>
                <w:szCs w:val="24"/>
                <w:lang w:val="en-US"/>
              </w:rPr>
              <w:t>2612261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1971412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71</w:t>
            </w:r>
            <w:r>
              <w:rPr>
                <w:sz w:val="24"/>
                <w:szCs w:val="24"/>
                <w:lang w:val="ru-RU"/>
              </w:rPr>
              <w:t>3</w:t>
            </w:r>
            <w:r w:rsidRPr="00AA4051">
              <w:rPr>
                <w:sz w:val="24"/>
                <w:szCs w:val="24"/>
                <w:lang w:val="en-US"/>
              </w:rPr>
              <w:t>1</w:t>
            </w:r>
            <w:r w:rsidRPr="00AA4051">
              <w:rPr>
                <w:sz w:val="24"/>
                <w:szCs w:val="24"/>
                <w:lang w:val="ru-RU"/>
              </w:rPr>
              <w:t>095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117</w:t>
            </w:r>
            <w:r>
              <w:rPr>
                <w:sz w:val="24"/>
                <w:szCs w:val="24"/>
                <w:lang w:val="ru-RU"/>
              </w:rPr>
              <w:t>1</w:t>
            </w:r>
            <w:r w:rsidRPr="00AA4051">
              <w:rPr>
                <w:sz w:val="24"/>
                <w:szCs w:val="24"/>
                <w:lang w:val="en-US"/>
              </w:rPr>
              <w:t>4</w:t>
            </w:r>
            <w:r w:rsidRPr="00AA4051">
              <w:rPr>
                <w:sz w:val="24"/>
                <w:szCs w:val="24"/>
                <w:lang w:val="ru-RU"/>
              </w:rPr>
              <w:t>768</w:t>
            </w:r>
          </w:p>
        </w:tc>
        <w:tc>
          <w:tcPr>
            <w:tcW w:w="1777" w:type="dxa"/>
            <w:gridSpan w:val="2"/>
            <w:vMerge w:val="restart"/>
          </w:tcPr>
          <w:p w:rsidR="00C844B8" w:rsidRPr="00AA4051" w:rsidRDefault="00C844B8" w:rsidP="008A0673">
            <w:pPr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Забезпечення протипожежного захисту закладів освіти м. Павлограда</w:t>
            </w:r>
          </w:p>
        </w:tc>
      </w:tr>
      <w:tr w:rsidR="00C844B8" w:rsidTr="003C349C">
        <w:trPr>
          <w:trHeight w:val="562"/>
        </w:trPr>
        <w:tc>
          <w:tcPr>
            <w:tcW w:w="508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8C732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 w:rsidRPr="00AA405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4839810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4839810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</w:tr>
      <w:tr w:rsidR="00C844B8" w:rsidTr="003C349C">
        <w:trPr>
          <w:trHeight w:val="659"/>
        </w:trPr>
        <w:tc>
          <w:tcPr>
            <w:tcW w:w="508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8C732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 w:rsidRPr="00AA4051">
              <w:rPr>
                <w:bCs/>
                <w:sz w:val="24"/>
                <w:szCs w:val="24"/>
              </w:rPr>
              <w:t>105 000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AA4051">
              <w:rPr>
                <w:bCs/>
                <w:sz w:val="24"/>
                <w:szCs w:val="24"/>
                <w:lang w:val="en-US"/>
              </w:rPr>
              <w:t>1</w:t>
            </w:r>
            <w:r w:rsidRPr="00AA4051">
              <w:rPr>
                <w:bCs/>
                <w:sz w:val="24"/>
                <w:szCs w:val="24"/>
              </w:rPr>
              <w:t>2</w:t>
            </w:r>
            <w:r w:rsidRPr="00AA4051">
              <w:rPr>
                <w:bCs/>
                <w:sz w:val="24"/>
                <w:szCs w:val="24"/>
                <w:lang w:val="en-US"/>
              </w:rPr>
              <w:t>5000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8A0673">
            <w:pPr>
              <w:rPr>
                <w:szCs w:val="40"/>
              </w:rPr>
            </w:pPr>
          </w:p>
        </w:tc>
      </w:tr>
      <w:tr w:rsidR="00C844B8" w:rsidTr="003C349C">
        <w:trPr>
          <w:trHeight w:val="659"/>
        </w:trPr>
        <w:tc>
          <w:tcPr>
            <w:tcW w:w="50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A4051">
              <w:rPr>
                <w:bCs/>
                <w:sz w:val="24"/>
                <w:szCs w:val="24"/>
                <w:lang w:val="en-US"/>
              </w:rPr>
              <w:t>2507261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1961412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AA4051"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  <w:lang w:val="ru-RU"/>
              </w:rPr>
              <w:t>281285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ind w:right="-181" w:hanging="166"/>
              <w:jc w:val="center"/>
              <w:rPr>
                <w:bCs/>
                <w:color w:val="FF0000"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6749958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2251CA">
        <w:trPr>
          <w:trHeight w:val="778"/>
        </w:trPr>
        <w:tc>
          <w:tcPr>
            <w:tcW w:w="50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ind w:right="-181" w:hanging="166"/>
              <w:jc w:val="center"/>
              <w:rPr>
                <w:bCs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rPr>
          <w:trHeight w:val="666"/>
        </w:trPr>
        <w:tc>
          <w:tcPr>
            <w:tcW w:w="508" w:type="dxa"/>
            <w:vMerge w:val="restart"/>
          </w:tcPr>
          <w:p w:rsidR="00C844B8" w:rsidRPr="00AA4051" w:rsidRDefault="00C844B8" w:rsidP="007D5A1D">
            <w:pPr>
              <w:rPr>
                <w:szCs w:val="40"/>
              </w:rPr>
            </w:pPr>
            <w:bookmarkStart w:id="1" w:name="_Hlk17120904"/>
            <w:r w:rsidRPr="00AA4051">
              <w:rPr>
                <w:szCs w:val="40"/>
              </w:rPr>
              <w:t>7</w:t>
            </w: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 w:val="restart"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Впровадження комплексу протипожежних заходів в закладах охорони здоров</w:t>
            </w:r>
            <w:r w:rsidRPr="00AA4051">
              <w:rPr>
                <w:sz w:val="24"/>
                <w:szCs w:val="24"/>
                <w:lang w:val="ru-RU"/>
              </w:rPr>
              <w:t>’</w:t>
            </w:r>
            <w:r w:rsidRPr="00AA4051">
              <w:rPr>
                <w:sz w:val="24"/>
                <w:szCs w:val="24"/>
              </w:rPr>
              <w:t>я м. Павлограда</w:t>
            </w:r>
          </w:p>
          <w:p w:rsidR="00C844B8" w:rsidRPr="00AA4051" w:rsidRDefault="00C844B8" w:rsidP="007D5A1D">
            <w:pPr>
              <w:rPr>
                <w:iCs/>
                <w:sz w:val="16"/>
                <w:szCs w:val="16"/>
              </w:rPr>
            </w:pPr>
            <w:r w:rsidRPr="00AA4051">
              <w:rPr>
                <w:sz w:val="16"/>
                <w:szCs w:val="16"/>
              </w:rPr>
              <w:t>(</w:t>
            </w:r>
            <w:r w:rsidRPr="00AA4051">
              <w:rPr>
                <w:iCs/>
                <w:sz w:val="16"/>
                <w:szCs w:val="16"/>
              </w:rPr>
              <w:t>проведення навчання з питань пожежної безпеки, електробезпеки, з пожежно-технічного мінімуму,</w:t>
            </w:r>
          </w:p>
          <w:p w:rsidR="00C844B8" w:rsidRPr="00AA4051" w:rsidRDefault="00C844B8" w:rsidP="007D5A1D">
            <w:pPr>
              <w:rPr>
                <w:iCs/>
                <w:sz w:val="16"/>
                <w:szCs w:val="16"/>
              </w:rPr>
            </w:pPr>
            <w:r w:rsidRPr="00AA4051">
              <w:rPr>
                <w:iCs/>
                <w:sz w:val="16"/>
                <w:szCs w:val="16"/>
              </w:rPr>
              <w:t>придбання засобів пожежогасіння, засобів захисту органів дихання, електроінструменту, ламп з ковпаками . Здійснення:</w:t>
            </w:r>
          </w:p>
          <w:p w:rsidR="00C844B8" w:rsidRPr="00AA4051" w:rsidRDefault="00C844B8" w:rsidP="007D5A1D">
            <w:pPr>
              <w:rPr>
                <w:iCs/>
                <w:sz w:val="16"/>
                <w:szCs w:val="16"/>
              </w:rPr>
            </w:pPr>
            <w:r w:rsidRPr="00AA4051">
              <w:rPr>
                <w:iCs/>
                <w:sz w:val="16"/>
                <w:szCs w:val="16"/>
              </w:rPr>
              <w:t>- перезарядки вогнегасників;</w:t>
            </w:r>
          </w:p>
          <w:p w:rsidR="00C844B8" w:rsidRPr="00AA4051" w:rsidRDefault="00C844B8" w:rsidP="007D5A1D">
            <w:pPr>
              <w:rPr>
                <w:iCs/>
                <w:sz w:val="16"/>
                <w:szCs w:val="16"/>
              </w:rPr>
            </w:pPr>
            <w:r w:rsidRPr="00AA4051">
              <w:rPr>
                <w:iCs/>
                <w:sz w:val="16"/>
                <w:szCs w:val="16"/>
              </w:rPr>
              <w:t>- повірка діелектричних рукавиць, бот, електроінструменту;</w:t>
            </w:r>
          </w:p>
          <w:p w:rsidR="00C844B8" w:rsidRPr="00AA4051" w:rsidRDefault="00C844B8" w:rsidP="007D5A1D">
            <w:pPr>
              <w:rPr>
                <w:iCs/>
                <w:sz w:val="16"/>
                <w:szCs w:val="16"/>
              </w:rPr>
            </w:pPr>
            <w:r w:rsidRPr="00AA4051">
              <w:rPr>
                <w:iCs/>
                <w:sz w:val="16"/>
                <w:szCs w:val="16"/>
              </w:rPr>
              <w:t>- іспит пожежних кранів внутрішнього протипожежного водогону;</w:t>
            </w:r>
          </w:p>
          <w:p w:rsidR="00C844B8" w:rsidRPr="00AA4051" w:rsidRDefault="00C844B8" w:rsidP="007D5A1D">
            <w:pPr>
              <w:rPr>
                <w:iCs/>
                <w:sz w:val="16"/>
                <w:szCs w:val="16"/>
              </w:rPr>
            </w:pPr>
            <w:r w:rsidRPr="00AA4051">
              <w:rPr>
                <w:iCs/>
                <w:sz w:val="16"/>
                <w:szCs w:val="16"/>
              </w:rPr>
              <w:t>- ремонт внутрішнього протипожежного водогону;         -ремонт пожежного гідранту на території.</w:t>
            </w:r>
          </w:p>
          <w:p w:rsidR="00C844B8" w:rsidRPr="00AA4051" w:rsidRDefault="00C844B8" w:rsidP="007D5A1D">
            <w:pPr>
              <w:rPr>
                <w:sz w:val="16"/>
                <w:szCs w:val="16"/>
              </w:rPr>
            </w:pPr>
            <w:r w:rsidRPr="00AA4051">
              <w:rPr>
                <w:iCs/>
                <w:sz w:val="16"/>
                <w:szCs w:val="16"/>
              </w:rPr>
              <w:t>Проведення ідентифікації закладів,</w:t>
            </w:r>
            <w:r w:rsidRPr="00AA4051">
              <w:rPr>
                <w:sz w:val="16"/>
                <w:szCs w:val="16"/>
              </w:rPr>
              <w:t xml:space="preserve"> </w:t>
            </w:r>
            <w:r w:rsidRPr="00AA4051">
              <w:rPr>
                <w:iCs/>
                <w:sz w:val="16"/>
                <w:szCs w:val="16"/>
              </w:rPr>
              <w:t>облаштування другого евакуаційного виходу,</w:t>
            </w:r>
          </w:p>
          <w:p w:rsidR="00C844B8" w:rsidRPr="00AA4051" w:rsidRDefault="00C844B8" w:rsidP="007D5A1D">
            <w:pPr>
              <w:rPr>
                <w:iCs/>
                <w:sz w:val="16"/>
                <w:szCs w:val="16"/>
              </w:rPr>
            </w:pPr>
            <w:r w:rsidRPr="00AA4051">
              <w:rPr>
                <w:iCs/>
                <w:sz w:val="16"/>
                <w:szCs w:val="16"/>
              </w:rPr>
              <w:t>установка протипожежних дверей в електрощитової, сховища, архівні приміщення.</w:t>
            </w:r>
          </w:p>
          <w:p w:rsidR="00C844B8" w:rsidRPr="00AA4051" w:rsidRDefault="00C844B8" w:rsidP="007D5A1D">
            <w:pPr>
              <w:rPr>
                <w:sz w:val="16"/>
                <w:szCs w:val="16"/>
              </w:rPr>
            </w:pPr>
            <w:r w:rsidRPr="00AA4051">
              <w:rPr>
                <w:iCs/>
                <w:sz w:val="16"/>
                <w:szCs w:val="16"/>
              </w:rPr>
              <w:t xml:space="preserve">Виготовлення проектно-кошторисних документацій </w:t>
            </w:r>
            <w:r w:rsidRPr="00AA4051">
              <w:rPr>
                <w:sz w:val="16"/>
                <w:szCs w:val="16"/>
              </w:rPr>
              <w:t>"Капітальний ремонт на встановлення системи протипожежного захисту (система пожежної сигналізації, система оповіщення, система блискавкозахисту)"</w:t>
            </w:r>
          </w:p>
          <w:p w:rsidR="00C844B8" w:rsidRPr="00AA4051" w:rsidRDefault="00C844B8" w:rsidP="007D5A1D">
            <w:pPr>
              <w:rPr>
                <w:iCs/>
                <w:sz w:val="16"/>
                <w:szCs w:val="16"/>
              </w:rPr>
            </w:pPr>
            <w:r w:rsidRPr="00AA4051">
              <w:rPr>
                <w:iCs/>
                <w:sz w:val="16"/>
                <w:szCs w:val="16"/>
              </w:rPr>
              <w:t xml:space="preserve">Обробка дерев'яних елементів горищних покриттів засобами вогнезахисту покриттів засобами вогнезахисту. </w:t>
            </w:r>
          </w:p>
          <w:p w:rsidR="00C844B8" w:rsidRPr="00AA4051" w:rsidRDefault="00C844B8" w:rsidP="00AA4051">
            <w:pPr>
              <w:ind w:left="-45" w:right="-171"/>
              <w:rPr>
                <w:sz w:val="16"/>
                <w:szCs w:val="16"/>
              </w:rPr>
            </w:pPr>
            <w:r w:rsidRPr="00AA4051">
              <w:rPr>
                <w:sz w:val="16"/>
                <w:szCs w:val="16"/>
              </w:rPr>
              <w:t xml:space="preserve">Технічне обслуговування  системи протипожежного захисту (система пожежної сигналізації, система оповіщення, система блискавкозахисту)" </w:t>
            </w:r>
          </w:p>
          <w:p w:rsidR="00C844B8" w:rsidRPr="00AA4051" w:rsidRDefault="00C844B8" w:rsidP="00AA4051">
            <w:pPr>
              <w:ind w:left="-45" w:right="-171"/>
              <w:rPr>
                <w:sz w:val="16"/>
                <w:szCs w:val="16"/>
              </w:rPr>
            </w:pPr>
            <w:r w:rsidRPr="00AA4051">
              <w:rPr>
                <w:sz w:val="16"/>
                <w:szCs w:val="16"/>
              </w:rPr>
              <w:t>Проведення заміру опору ізоляції та перевірка опору заземлення, в тому числі блискавко захисту.</w:t>
            </w:r>
          </w:p>
          <w:p w:rsidR="00C844B8" w:rsidRPr="00AA4051" w:rsidRDefault="00C844B8" w:rsidP="007D5A1D">
            <w:pPr>
              <w:rPr>
                <w:iCs/>
                <w:sz w:val="16"/>
                <w:szCs w:val="16"/>
              </w:rPr>
            </w:pPr>
            <w:r w:rsidRPr="00AA4051">
              <w:rPr>
                <w:sz w:val="16"/>
                <w:szCs w:val="16"/>
              </w:rPr>
              <w:t>Обов"язкове страхування членів добровільної пожежної)</w:t>
            </w:r>
          </w:p>
        </w:tc>
        <w:tc>
          <w:tcPr>
            <w:tcW w:w="1300" w:type="dxa"/>
            <w:vMerge w:val="restart"/>
          </w:tcPr>
          <w:p w:rsidR="00C844B8" w:rsidRPr="00AA4051" w:rsidRDefault="00C844B8" w:rsidP="00AA4051">
            <w:pPr>
              <w:jc w:val="both"/>
              <w:rPr>
                <w:spacing w:val="1"/>
                <w:sz w:val="24"/>
                <w:szCs w:val="24"/>
              </w:rPr>
            </w:pPr>
            <w:r w:rsidRPr="00AA4051">
              <w:rPr>
                <w:spacing w:val="1"/>
                <w:sz w:val="24"/>
                <w:szCs w:val="24"/>
              </w:rPr>
              <w:t>Відділ охоро</w:t>
            </w:r>
          </w:p>
          <w:p w:rsidR="00C844B8" w:rsidRPr="00AA4051" w:rsidRDefault="00C844B8" w:rsidP="00AA4051">
            <w:pPr>
              <w:jc w:val="both"/>
              <w:rPr>
                <w:spacing w:val="1"/>
                <w:sz w:val="24"/>
                <w:szCs w:val="24"/>
              </w:rPr>
            </w:pPr>
            <w:r w:rsidRPr="00AA4051">
              <w:rPr>
                <w:spacing w:val="1"/>
                <w:sz w:val="24"/>
                <w:szCs w:val="24"/>
              </w:rPr>
              <w:t>ни здоро</w:t>
            </w:r>
          </w:p>
          <w:p w:rsidR="00C844B8" w:rsidRPr="00AA4051" w:rsidRDefault="00C844B8" w:rsidP="00AA4051">
            <w:pPr>
              <w:jc w:val="both"/>
              <w:rPr>
                <w:spacing w:val="1"/>
                <w:sz w:val="24"/>
                <w:szCs w:val="24"/>
              </w:rPr>
            </w:pPr>
            <w:r w:rsidRPr="00AA4051">
              <w:rPr>
                <w:spacing w:val="1"/>
                <w:sz w:val="24"/>
                <w:szCs w:val="24"/>
              </w:rPr>
              <w:t>в’я Павлоградсь</w:t>
            </w:r>
          </w:p>
          <w:p w:rsidR="00C844B8" w:rsidRPr="00AA4051" w:rsidRDefault="00C844B8" w:rsidP="00AA4051">
            <w:pPr>
              <w:jc w:val="both"/>
              <w:rPr>
                <w:spacing w:val="1"/>
                <w:sz w:val="24"/>
                <w:szCs w:val="24"/>
              </w:rPr>
            </w:pPr>
            <w:r w:rsidRPr="00AA4051">
              <w:rPr>
                <w:spacing w:val="1"/>
                <w:sz w:val="24"/>
                <w:szCs w:val="24"/>
              </w:rPr>
              <w:t>кої місь</w:t>
            </w:r>
          </w:p>
          <w:p w:rsidR="00C844B8" w:rsidRPr="00AA4051" w:rsidRDefault="00C844B8" w:rsidP="00AA4051">
            <w:pPr>
              <w:jc w:val="both"/>
              <w:rPr>
                <w:szCs w:val="40"/>
              </w:rPr>
            </w:pPr>
            <w:r w:rsidRPr="00AA4051">
              <w:rPr>
                <w:spacing w:val="1"/>
                <w:sz w:val="24"/>
                <w:szCs w:val="24"/>
              </w:rPr>
              <w:t>кої ради</w:t>
            </w:r>
          </w:p>
        </w:tc>
        <w:tc>
          <w:tcPr>
            <w:tcW w:w="888" w:type="dxa"/>
            <w:vMerge w:val="restart"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2018-2020</w:t>
            </w:r>
          </w:p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 w:rsidRPr="00AA4051">
              <w:rPr>
                <w:bCs/>
                <w:sz w:val="24"/>
                <w:szCs w:val="24"/>
              </w:rPr>
              <w:t>197439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AA4051">
              <w:rPr>
                <w:bCs/>
                <w:sz w:val="24"/>
                <w:szCs w:val="24"/>
                <w:lang w:val="ru-RU"/>
              </w:rPr>
              <w:t>112500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AA4051">
              <w:rPr>
                <w:bCs/>
                <w:sz w:val="24"/>
                <w:szCs w:val="24"/>
                <w:lang w:val="ru-RU"/>
              </w:rPr>
              <w:t>318392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628331</w:t>
            </w:r>
          </w:p>
        </w:tc>
        <w:tc>
          <w:tcPr>
            <w:tcW w:w="1777" w:type="dxa"/>
            <w:gridSpan w:val="2"/>
            <w:vMerge w:val="restart"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 xml:space="preserve">Забезпечення протипожежного захисту </w:t>
            </w:r>
            <w:r w:rsidRPr="00AA4051">
              <w:rPr>
                <w:sz w:val="24"/>
                <w:szCs w:val="24"/>
                <w:lang w:val="ru-RU"/>
              </w:rPr>
              <w:t xml:space="preserve"> </w:t>
            </w:r>
            <w:r w:rsidRPr="00AA4051">
              <w:rPr>
                <w:sz w:val="24"/>
                <w:szCs w:val="24"/>
              </w:rPr>
              <w:t>закладів</w:t>
            </w:r>
            <w:r w:rsidRPr="00AA4051">
              <w:rPr>
                <w:sz w:val="24"/>
                <w:szCs w:val="24"/>
                <w:lang w:val="ru-RU"/>
              </w:rPr>
              <w:t xml:space="preserve"> </w:t>
            </w:r>
            <w:r w:rsidRPr="00AA4051">
              <w:rPr>
                <w:sz w:val="24"/>
                <w:szCs w:val="24"/>
              </w:rPr>
              <w:t>охорони здоров</w:t>
            </w:r>
            <w:r w:rsidRPr="00AA4051">
              <w:rPr>
                <w:sz w:val="24"/>
                <w:szCs w:val="24"/>
                <w:lang w:val="ru-RU"/>
              </w:rPr>
              <w:t>’</w:t>
            </w:r>
            <w:r w:rsidRPr="00AA4051">
              <w:rPr>
                <w:sz w:val="24"/>
                <w:szCs w:val="24"/>
              </w:rPr>
              <w:t xml:space="preserve">я </w:t>
            </w:r>
          </w:p>
          <w:p w:rsidR="00C844B8" w:rsidRPr="00AA4051" w:rsidRDefault="00C844B8" w:rsidP="007D5A1D">
            <w:pPr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м. Павлограда</w:t>
            </w:r>
          </w:p>
        </w:tc>
      </w:tr>
      <w:tr w:rsidR="00C844B8" w:rsidTr="003C349C">
        <w:trPr>
          <w:trHeight w:val="666"/>
        </w:trPr>
        <w:tc>
          <w:tcPr>
            <w:tcW w:w="50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AA4051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A405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A405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A405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</w:tr>
      <w:tr w:rsidR="00C844B8" w:rsidTr="003C349C">
        <w:trPr>
          <w:trHeight w:val="666"/>
        </w:trPr>
        <w:tc>
          <w:tcPr>
            <w:tcW w:w="50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AA4051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A405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A405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A405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</w:tr>
      <w:tr w:rsidR="00C844B8" w:rsidTr="003C349C">
        <w:trPr>
          <w:trHeight w:val="353"/>
        </w:trPr>
        <w:tc>
          <w:tcPr>
            <w:tcW w:w="50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AA4051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 w:rsidRPr="00AA4051">
              <w:rPr>
                <w:bCs/>
                <w:sz w:val="24"/>
                <w:szCs w:val="24"/>
              </w:rPr>
              <w:t>187939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AA4051">
              <w:rPr>
                <w:bCs/>
                <w:sz w:val="24"/>
                <w:szCs w:val="24"/>
                <w:lang w:val="ru-RU"/>
              </w:rPr>
              <w:t>112500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AA4051">
              <w:rPr>
                <w:bCs/>
                <w:sz w:val="24"/>
                <w:szCs w:val="24"/>
                <w:lang w:val="ru-RU"/>
              </w:rPr>
              <w:t>318392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618831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</w:tr>
      <w:bookmarkEnd w:id="1"/>
      <w:tr w:rsidR="00C844B8" w:rsidTr="003C349C">
        <w:trPr>
          <w:trHeight w:val="444"/>
        </w:trPr>
        <w:tc>
          <w:tcPr>
            <w:tcW w:w="50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Інші джерела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 w:rsidRPr="00AA4051">
              <w:rPr>
                <w:bCs/>
                <w:sz w:val="24"/>
                <w:szCs w:val="24"/>
              </w:rPr>
              <w:t>9500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 w:rsidRPr="00AA405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AA4051">
              <w:rPr>
                <w:bCs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9500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</w:tr>
      <w:tr w:rsidR="00C844B8" w:rsidTr="003C349C">
        <w:trPr>
          <w:trHeight w:val="822"/>
        </w:trPr>
        <w:tc>
          <w:tcPr>
            <w:tcW w:w="50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</w:tr>
      <w:tr w:rsidR="00C844B8" w:rsidTr="003C349C">
        <w:trPr>
          <w:trHeight w:val="306"/>
        </w:trPr>
        <w:tc>
          <w:tcPr>
            <w:tcW w:w="508" w:type="dxa"/>
            <w:vMerge w:val="restart"/>
          </w:tcPr>
          <w:p w:rsidR="00C844B8" w:rsidRPr="00AA4051" w:rsidRDefault="00C844B8" w:rsidP="007D5A1D">
            <w:pPr>
              <w:rPr>
                <w:szCs w:val="40"/>
                <w:lang w:val="en-US"/>
              </w:rPr>
            </w:pPr>
            <w:r w:rsidRPr="00AA4051">
              <w:rPr>
                <w:szCs w:val="40"/>
                <w:lang w:val="en-US"/>
              </w:rPr>
              <w:t>8</w:t>
            </w:r>
          </w:p>
        </w:tc>
        <w:tc>
          <w:tcPr>
            <w:tcW w:w="1760" w:type="dxa"/>
            <w:vMerge w:val="restart"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 w:val="restart"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 xml:space="preserve">Заходи з покращення матеріально-технічної бази </w:t>
            </w:r>
          </w:p>
          <w:p w:rsidR="00C844B8" w:rsidRPr="00AA4051" w:rsidRDefault="00C844B8" w:rsidP="007D5A1D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6-го Державного пожежно-рятувального загону ГУ ДСНС України у Дніпропетровській області</w:t>
            </w:r>
          </w:p>
        </w:tc>
        <w:tc>
          <w:tcPr>
            <w:tcW w:w="1300" w:type="dxa"/>
            <w:vMerge w:val="restart"/>
          </w:tcPr>
          <w:p w:rsidR="00C844B8" w:rsidRPr="00AA4051" w:rsidRDefault="00C844B8" w:rsidP="007D5A1D">
            <w:pPr>
              <w:rPr>
                <w:spacing w:val="1"/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 xml:space="preserve">Відділ з питань </w:t>
            </w:r>
            <w:r w:rsidRPr="00AA4051">
              <w:rPr>
                <w:spacing w:val="1"/>
                <w:sz w:val="24"/>
                <w:szCs w:val="24"/>
              </w:rPr>
              <w:t xml:space="preserve">НС та ЦЗН </w:t>
            </w:r>
            <w:r w:rsidRPr="00AA4051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vMerge w:val="restart"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2018-2020</w:t>
            </w:r>
          </w:p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 w:rsidRPr="00AA405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 w:rsidRPr="00AA4051"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 w:rsidRPr="00AA405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gridSpan w:val="2"/>
            <w:vMerge w:val="restart"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Покращення матеріально-технічної бази</w:t>
            </w:r>
          </w:p>
          <w:p w:rsidR="00C844B8" w:rsidRPr="00AA4051" w:rsidRDefault="00C844B8" w:rsidP="007D5A1D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6-го ДПРЗ ГУ ДСНС України у Дніпропетровській області</w:t>
            </w:r>
          </w:p>
        </w:tc>
      </w:tr>
      <w:tr w:rsidR="00C844B8" w:rsidTr="003C349C">
        <w:trPr>
          <w:trHeight w:val="306"/>
        </w:trPr>
        <w:tc>
          <w:tcPr>
            <w:tcW w:w="50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 w:rsidRPr="00AA405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 w:rsidRPr="00AA405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 w:rsidRPr="00AA405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</w:tr>
      <w:tr w:rsidR="00C844B8" w:rsidTr="003C349C">
        <w:trPr>
          <w:trHeight w:val="306"/>
        </w:trPr>
        <w:tc>
          <w:tcPr>
            <w:tcW w:w="50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 w:rsidRPr="00AA405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 w:rsidRPr="00AA405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 w:rsidRPr="00AA405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</w:tr>
      <w:tr w:rsidR="00C844B8" w:rsidTr="003C349C">
        <w:trPr>
          <w:trHeight w:val="306"/>
        </w:trPr>
        <w:tc>
          <w:tcPr>
            <w:tcW w:w="50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AA4051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 w:rsidRPr="00AA405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 w:rsidRPr="00AA4051"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 w:rsidRPr="00AA405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</w:tr>
      <w:tr w:rsidR="00C844B8" w:rsidTr="003C349C">
        <w:trPr>
          <w:trHeight w:val="306"/>
        </w:trPr>
        <w:tc>
          <w:tcPr>
            <w:tcW w:w="508" w:type="dxa"/>
            <w:vMerge w:val="restart"/>
          </w:tcPr>
          <w:p w:rsidR="00C844B8" w:rsidRPr="00AA4051" w:rsidRDefault="00C844B8" w:rsidP="007D5A1D">
            <w:pPr>
              <w:rPr>
                <w:szCs w:val="40"/>
              </w:rPr>
            </w:pPr>
            <w:r>
              <w:rPr>
                <w:szCs w:val="40"/>
              </w:rPr>
              <w:t>9</w:t>
            </w: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 w:val="restart"/>
          </w:tcPr>
          <w:p w:rsidR="00C844B8" w:rsidRDefault="00C844B8" w:rsidP="007D5A1D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Впровадження комплексу протипожежних заходів в</w:t>
            </w:r>
          </w:p>
          <w:p w:rsidR="00C844B8" w:rsidRPr="00481B60" w:rsidRDefault="00C844B8" w:rsidP="00481B60">
            <w:pPr>
              <w:tabs>
                <w:tab w:val="left" w:pos="-108"/>
                <w:tab w:val="left" w:pos="-60"/>
              </w:tabs>
              <w:spacing w:line="260" w:lineRule="exact"/>
              <w:ind w:left="-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  <w:r w:rsidRPr="00481B60">
              <w:rPr>
                <w:sz w:val="24"/>
                <w:szCs w:val="24"/>
              </w:rPr>
              <w:t xml:space="preserve"> “Павлоградський міський територіальний  центр соціального обслуговування (надання соціальних послуг)”</w:t>
            </w:r>
          </w:p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</w:tcPr>
          <w:p w:rsidR="00C844B8" w:rsidRPr="00030752" w:rsidRDefault="00C844B8" w:rsidP="00030752">
            <w:pPr>
              <w:ind w:left="-68" w:right="-93"/>
              <w:rPr>
                <w:spacing w:val="1"/>
                <w:sz w:val="24"/>
                <w:szCs w:val="24"/>
              </w:rPr>
            </w:pPr>
            <w:r w:rsidRPr="00030752">
              <w:rPr>
                <w:sz w:val="24"/>
                <w:szCs w:val="24"/>
              </w:rPr>
              <w:t>управління соціального захисту населення</w:t>
            </w:r>
            <w:r>
              <w:rPr>
                <w:sz w:val="24"/>
                <w:szCs w:val="24"/>
              </w:rPr>
              <w:t xml:space="preserve"> міської ради</w:t>
            </w:r>
          </w:p>
        </w:tc>
        <w:tc>
          <w:tcPr>
            <w:tcW w:w="888" w:type="dxa"/>
            <w:vMerge w:val="restart"/>
          </w:tcPr>
          <w:p w:rsidR="00C844B8" w:rsidRPr="00AA4051" w:rsidRDefault="00C844B8" w:rsidP="003D3299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2018-2020</w:t>
            </w:r>
          </w:p>
          <w:p w:rsidR="00C844B8" w:rsidRPr="00AA4051" w:rsidRDefault="00C844B8" w:rsidP="003D329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3D3299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3D329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324373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3D329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324373</w:t>
            </w:r>
          </w:p>
        </w:tc>
        <w:tc>
          <w:tcPr>
            <w:tcW w:w="1777" w:type="dxa"/>
            <w:gridSpan w:val="2"/>
            <w:vMerge w:val="restart"/>
          </w:tcPr>
          <w:p w:rsidR="00C844B8" w:rsidRDefault="00C844B8" w:rsidP="00465D3E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 xml:space="preserve">Забезпечення протипожежного захисту </w:t>
            </w:r>
            <w:r w:rsidRPr="00AA4051">
              <w:rPr>
                <w:sz w:val="24"/>
                <w:szCs w:val="24"/>
                <w:lang w:val="ru-RU"/>
              </w:rPr>
              <w:t xml:space="preserve"> </w:t>
            </w:r>
            <w:r w:rsidRPr="00AA4051">
              <w:rPr>
                <w:sz w:val="24"/>
                <w:szCs w:val="24"/>
              </w:rPr>
              <w:t>в</w:t>
            </w:r>
          </w:p>
          <w:p w:rsidR="00C844B8" w:rsidRPr="00AA4051" w:rsidRDefault="00C844B8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  <w:r w:rsidRPr="00481B60">
              <w:rPr>
                <w:sz w:val="24"/>
                <w:szCs w:val="24"/>
              </w:rPr>
              <w:t xml:space="preserve"> “Павлоградський міський територіальний  центр соціального обслуговування (надання соціальних послуг)”</w:t>
            </w:r>
          </w:p>
        </w:tc>
      </w:tr>
      <w:tr w:rsidR="00C844B8" w:rsidTr="003C349C">
        <w:trPr>
          <w:trHeight w:val="306"/>
        </w:trPr>
        <w:tc>
          <w:tcPr>
            <w:tcW w:w="508" w:type="dxa"/>
            <w:vMerge/>
          </w:tcPr>
          <w:p w:rsidR="00C844B8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3D3299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</w:tr>
      <w:tr w:rsidR="00C844B8" w:rsidTr="003C349C">
        <w:trPr>
          <w:trHeight w:val="306"/>
        </w:trPr>
        <w:tc>
          <w:tcPr>
            <w:tcW w:w="508" w:type="dxa"/>
            <w:vMerge/>
          </w:tcPr>
          <w:p w:rsidR="00C844B8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3D3299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</w:tr>
      <w:tr w:rsidR="00C844B8" w:rsidTr="003C349C">
        <w:trPr>
          <w:trHeight w:val="306"/>
        </w:trPr>
        <w:tc>
          <w:tcPr>
            <w:tcW w:w="508" w:type="dxa"/>
            <w:vMerge/>
          </w:tcPr>
          <w:p w:rsidR="00C844B8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3D3299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AA4051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324373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324373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</w:tr>
      <w:tr w:rsidR="00C844B8" w:rsidTr="003C349C">
        <w:tc>
          <w:tcPr>
            <w:tcW w:w="508" w:type="dxa"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8245" w:type="dxa"/>
            <w:gridSpan w:val="6"/>
          </w:tcPr>
          <w:p w:rsidR="00C844B8" w:rsidRPr="00AA4051" w:rsidRDefault="00C844B8" w:rsidP="00AA4051">
            <w:pPr>
              <w:jc w:val="center"/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450FE5" w:rsidRDefault="00C844B8" w:rsidP="00AA405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450FE5">
              <w:rPr>
                <w:sz w:val="24"/>
                <w:szCs w:val="24"/>
                <w:lang w:val="en-US"/>
              </w:rPr>
              <w:t>3518866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450FE5" w:rsidRDefault="00C844B8" w:rsidP="00AA405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450FE5">
              <w:rPr>
                <w:sz w:val="24"/>
                <w:szCs w:val="24"/>
                <w:lang w:val="ru-RU"/>
              </w:rPr>
              <w:t>2223912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450FE5" w:rsidRDefault="00C844B8" w:rsidP="00AA405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753</w:t>
            </w:r>
            <w:r w:rsidRPr="00450FE5">
              <w:rPr>
                <w:sz w:val="24"/>
                <w:szCs w:val="24"/>
                <w:lang w:val="ru-RU"/>
              </w:rPr>
              <w:t>6987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450FE5" w:rsidRDefault="00C844B8" w:rsidP="00AA4051">
            <w:pPr>
              <w:jc w:val="center"/>
              <w:rPr>
                <w:sz w:val="24"/>
                <w:szCs w:val="24"/>
              </w:rPr>
            </w:pPr>
            <w:r w:rsidRPr="00450FE5">
              <w:rPr>
                <w:sz w:val="24"/>
                <w:szCs w:val="24"/>
                <w:lang w:val="ru-RU"/>
              </w:rPr>
              <w:t>13</w:t>
            </w:r>
            <w:r w:rsidRPr="00450FE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</w:t>
            </w:r>
            <w:r w:rsidRPr="00450FE5">
              <w:rPr>
                <w:sz w:val="24"/>
                <w:szCs w:val="24"/>
              </w:rPr>
              <w:t>4138</w:t>
            </w:r>
          </w:p>
        </w:tc>
        <w:tc>
          <w:tcPr>
            <w:tcW w:w="1777" w:type="dxa"/>
            <w:gridSpan w:val="2"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c>
          <w:tcPr>
            <w:tcW w:w="15917" w:type="dxa"/>
            <w:gridSpan w:val="17"/>
          </w:tcPr>
          <w:p w:rsidR="00C844B8" w:rsidRDefault="00C844B8" w:rsidP="00AA4051">
            <w:pPr>
              <w:jc w:val="center"/>
              <w:rPr>
                <w:sz w:val="24"/>
                <w:szCs w:val="24"/>
              </w:rPr>
            </w:pPr>
          </w:p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ІІ РОЗДІЛ</w:t>
            </w:r>
          </w:p>
          <w:p w:rsidR="00C844B8" w:rsidRPr="00AA4051" w:rsidRDefault="00C844B8" w:rsidP="00AA4051">
            <w:pPr>
              <w:pStyle w:val="Heading1"/>
              <w:jc w:val="center"/>
              <w:rPr>
                <w:szCs w:val="24"/>
              </w:rPr>
            </w:pPr>
            <w:r w:rsidRPr="00AA4051">
              <w:rPr>
                <w:szCs w:val="24"/>
              </w:rPr>
              <w:t>створення і використання матеріальних резервів для запобігання, ліквідації надзвичайних</w:t>
            </w:r>
          </w:p>
          <w:p w:rsidR="00C844B8" w:rsidRPr="00AA4051" w:rsidRDefault="00C844B8" w:rsidP="00AA4051">
            <w:pPr>
              <w:jc w:val="center"/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ситуацій техногенного і природного характеру та їх наслідків у місті Павлограді</w:t>
            </w:r>
          </w:p>
        </w:tc>
      </w:tr>
      <w:tr w:rsidR="00C844B8" w:rsidTr="003C349C">
        <w:trPr>
          <w:trHeight w:val="490"/>
        </w:trPr>
        <w:tc>
          <w:tcPr>
            <w:tcW w:w="508" w:type="dxa"/>
            <w:vMerge w:val="restart"/>
          </w:tcPr>
          <w:p w:rsidR="00C844B8" w:rsidRPr="00AA4051" w:rsidRDefault="00C844B8" w:rsidP="007D5A1D">
            <w:pPr>
              <w:rPr>
                <w:szCs w:val="40"/>
              </w:rPr>
            </w:pPr>
            <w:r w:rsidRPr="00AA4051">
              <w:rPr>
                <w:szCs w:val="40"/>
              </w:rPr>
              <w:t>1</w:t>
            </w:r>
          </w:p>
        </w:tc>
        <w:tc>
          <w:tcPr>
            <w:tcW w:w="1760" w:type="dxa"/>
            <w:vMerge w:val="restart"/>
          </w:tcPr>
          <w:p w:rsidR="00C844B8" w:rsidRPr="00AA4051" w:rsidRDefault="00C844B8" w:rsidP="007D5A1D">
            <w:pPr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Заходи по накопиченню міського матеріального резерву</w:t>
            </w:r>
          </w:p>
        </w:tc>
        <w:tc>
          <w:tcPr>
            <w:tcW w:w="2880" w:type="dxa"/>
            <w:vMerge w:val="restart"/>
          </w:tcPr>
          <w:p w:rsidR="00C844B8" w:rsidRPr="00AA4051" w:rsidRDefault="00C844B8" w:rsidP="007D5A1D">
            <w:pPr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Предмети, матеріали, обладнання, інвентар та інші засоби для  забезпечення аварійно-рятувальних робіт</w:t>
            </w:r>
          </w:p>
        </w:tc>
        <w:tc>
          <w:tcPr>
            <w:tcW w:w="1300" w:type="dxa"/>
            <w:vMerge w:val="restart"/>
          </w:tcPr>
          <w:p w:rsidR="00C844B8" w:rsidRPr="00AA4051" w:rsidRDefault="00C844B8" w:rsidP="007D5A1D">
            <w:pPr>
              <w:rPr>
                <w:spacing w:val="1"/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 xml:space="preserve">Відділ з питань </w:t>
            </w:r>
            <w:r w:rsidRPr="00AA4051">
              <w:rPr>
                <w:spacing w:val="1"/>
                <w:sz w:val="24"/>
                <w:szCs w:val="24"/>
              </w:rPr>
              <w:t xml:space="preserve">НС та ЦЗН </w:t>
            </w:r>
            <w:r w:rsidRPr="00AA4051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vMerge w:val="restart"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2018-2020</w:t>
            </w:r>
          </w:p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90000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9000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99000</w:t>
            </w:r>
          </w:p>
        </w:tc>
        <w:tc>
          <w:tcPr>
            <w:tcW w:w="1777" w:type="dxa"/>
            <w:gridSpan w:val="2"/>
            <w:vMerge w:val="restart"/>
          </w:tcPr>
          <w:p w:rsidR="00C844B8" w:rsidRPr="009A2645" w:rsidRDefault="00C844B8" w:rsidP="007D5A1D">
            <w:pPr>
              <w:rPr>
                <w:sz w:val="24"/>
                <w:szCs w:val="24"/>
              </w:rPr>
            </w:pPr>
            <w:r w:rsidRPr="009A2645">
              <w:rPr>
                <w:sz w:val="24"/>
                <w:szCs w:val="24"/>
              </w:rPr>
              <w:t>Накопичення матеріалів та засобів в міському матеріальному резерві  для проведення невідкладних аварійно-рятувальних та відновлювальних робіт і заходів, спрямованих на запобігання, ліквідацію надзвичайних ситуацій техногенного і природного характеру та їх наслідків  і надання термінової допомоги постраждалому населенню</w:t>
            </w:r>
          </w:p>
        </w:tc>
      </w:tr>
      <w:tr w:rsidR="00C844B8" w:rsidTr="003C349C">
        <w:trPr>
          <w:trHeight w:val="368"/>
        </w:trPr>
        <w:tc>
          <w:tcPr>
            <w:tcW w:w="50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rPr>
          <w:trHeight w:val="506"/>
        </w:trPr>
        <w:tc>
          <w:tcPr>
            <w:tcW w:w="50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rPr>
          <w:trHeight w:val="536"/>
        </w:trPr>
        <w:tc>
          <w:tcPr>
            <w:tcW w:w="50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90000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9000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99000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c>
          <w:tcPr>
            <w:tcW w:w="508" w:type="dxa"/>
            <w:vMerge w:val="restart"/>
          </w:tcPr>
          <w:p w:rsidR="00C844B8" w:rsidRPr="00AA4051" w:rsidRDefault="00C844B8" w:rsidP="007D5A1D">
            <w:pPr>
              <w:rPr>
                <w:szCs w:val="40"/>
              </w:rPr>
            </w:pPr>
            <w:r w:rsidRPr="00AA4051">
              <w:rPr>
                <w:szCs w:val="40"/>
              </w:rPr>
              <w:t>2</w:t>
            </w: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 w:val="restart"/>
          </w:tcPr>
          <w:p w:rsidR="00C844B8" w:rsidRPr="00AA4051" w:rsidRDefault="00C844B8" w:rsidP="007D5A1D">
            <w:pPr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Паливно-мастильні матеріали</w:t>
            </w: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c>
          <w:tcPr>
            <w:tcW w:w="50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c>
          <w:tcPr>
            <w:tcW w:w="50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c>
          <w:tcPr>
            <w:tcW w:w="50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rPr>
          <w:trHeight w:val="537"/>
        </w:trPr>
        <w:tc>
          <w:tcPr>
            <w:tcW w:w="508" w:type="dxa"/>
            <w:vMerge w:val="restart"/>
          </w:tcPr>
          <w:p w:rsidR="00C844B8" w:rsidRPr="00AA4051" w:rsidRDefault="00C844B8" w:rsidP="007D5A1D">
            <w:pPr>
              <w:rPr>
                <w:szCs w:val="40"/>
              </w:rPr>
            </w:pPr>
            <w:r w:rsidRPr="00AA4051">
              <w:rPr>
                <w:szCs w:val="40"/>
              </w:rPr>
              <w:t>3</w:t>
            </w: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 w:val="restart"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 xml:space="preserve">Індивідуальні засоби захисту органів дихання та шкіри </w:t>
            </w: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155000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  <w:lang w:val="ru-RU"/>
              </w:rPr>
              <w:t>155000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c>
          <w:tcPr>
            <w:tcW w:w="50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c>
          <w:tcPr>
            <w:tcW w:w="50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c>
          <w:tcPr>
            <w:tcW w:w="50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</w:rPr>
              <w:t>155000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  <w:lang w:val="ru-RU"/>
              </w:rPr>
              <w:t>155000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c>
          <w:tcPr>
            <w:tcW w:w="508" w:type="dxa"/>
          </w:tcPr>
          <w:p w:rsidR="00C844B8" w:rsidRPr="00AA4051" w:rsidRDefault="00C844B8" w:rsidP="007D5A1D">
            <w:pPr>
              <w:rPr>
                <w:szCs w:val="40"/>
              </w:rPr>
            </w:pPr>
            <w:r w:rsidRPr="00AA4051">
              <w:rPr>
                <w:szCs w:val="40"/>
              </w:rPr>
              <w:t>4</w:t>
            </w:r>
          </w:p>
        </w:tc>
        <w:tc>
          <w:tcPr>
            <w:tcW w:w="6828" w:type="dxa"/>
            <w:gridSpan w:val="4"/>
          </w:tcPr>
          <w:p w:rsidR="00C844B8" w:rsidRPr="00AA4051" w:rsidRDefault="00C844B8" w:rsidP="007D5A1D">
            <w:pPr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Надання субвенції з міського до обласного бюджету на поповнення регіонального матеріального резерву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7D5A1D">
            <w:pPr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106700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106</w:t>
            </w:r>
            <w:r w:rsidRPr="00AA4051">
              <w:rPr>
                <w:sz w:val="24"/>
                <w:szCs w:val="24"/>
                <w:lang w:val="ru-RU"/>
              </w:rPr>
              <w:t>2</w:t>
            </w:r>
            <w:r w:rsidRPr="00AA4051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105200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3</w:t>
            </w:r>
            <w:r w:rsidRPr="00AA4051">
              <w:rPr>
                <w:sz w:val="24"/>
                <w:szCs w:val="24"/>
                <w:lang w:val="ru-RU"/>
              </w:rPr>
              <w:t>181</w:t>
            </w:r>
            <w:r w:rsidRPr="00AA4051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  <w:gridSpan w:val="2"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c>
          <w:tcPr>
            <w:tcW w:w="8753" w:type="dxa"/>
            <w:gridSpan w:val="7"/>
            <w:vAlign w:val="center"/>
          </w:tcPr>
          <w:p w:rsidR="00C844B8" w:rsidRPr="00AA4051" w:rsidRDefault="00C844B8" w:rsidP="00AA4051">
            <w:pPr>
              <w:ind w:left="-45" w:right="-171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231700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1</w:t>
            </w:r>
            <w:r w:rsidRPr="00AA4051">
              <w:rPr>
                <w:sz w:val="24"/>
                <w:szCs w:val="24"/>
                <w:lang w:val="ru-RU"/>
              </w:rPr>
              <w:t>41200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269200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642100</w:t>
            </w:r>
          </w:p>
        </w:tc>
        <w:tc>
          <w:tcPr>
            <w:tcW w:w="1777" w:type="dxa"/>
            <w:gridSpan w:val="2"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c>
          <w:tcPr>
            <w:tcW w:w="15917" w:type="dxa"/>
            <w:gridSpan w:val="17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ІІІ РОЗДІЛ</w:t>
            </w:r>
          </w:p>
          <w:p w:rsidR="00C844B8" w:rsidRPr="00AA4051" w:rsidRDefault="00C844B8" w:rsidP="00AA4051">
            <w:pPr>
              <w:jc w:val="center"/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запобігання загибелі людей на водних об’єктах міста Павлограда</w:t>
            </w:r>
          </w:p>
        </w:tc>
      </w:tr>
      <w:tr w:rsidR="00C844B8" w:rsidTr="003C349C">
        <w:tc>
          <w:tcPr>
            <w:tcW w:w="508" w:type="dxa"/>
            <w:vMerge w:val="restart"/>
          </w:tcPr>
          <w:p w:rsidR="00C844B8" w:rsidRPr="00AA4051" w:rsidRDefault="00C844B8" w:rsidP="00AA4051">
            <w:pPr>
              <w:ind w:left="187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60" w:type="dxa"/>
            <w:vMerge w:val="restart"/>
          </w:tcPr>
          <w:p w:rsidR="00C844B8" w:rsidRPr="00AA4051" w:rsidRDefault="00C844B8" w:rsidP="009A2645">
            <w:pPr>
              <w:ind w:right="-207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Проведення заходів, з запобігання загибелі людей на водних об’єктах та захист населення на воді</w:t>
            </w:r>
          </w:p>
        </w:tc>
        <w:tc>
          <w:tcPr>
            <w:tcW w:w="2880" w:type="dxa"/>
            <w:vMerge w:val="restart"/>
          </w:tcPr>
          <w:p w:rsidR="00C844B8" w:rsidRPr="00AA4051" w:rsidRDefault="00C844B8" w:rsidP="007D5A1D">
            <w:pPr>
              <w:rPr>
                <w:color w:val="FF0000"/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Удосконалення сил та засобів реагування на надзвичайні ситуації на водних об’єктах, їх матеріально-технічне оснащення та підвищення ефективності управління.</w:t>
            </w:r>
          </w:p>
        </w:tc>
        <w:tc>
          <w:tcPr>
            <w:tcW w:w="1300" w:type="dxa"/>
            <w:vMerge w:val="restart"/>
          </w:tcPr>
          <w:p w:rsidR="00C844B8" w:rsidRPr="00AA4051" w:rsidRDefault="00C844B8" w:rsidP="00AA4051">
            <w:pPr>
              <w:pStyle w:val="Subtitle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A405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Відділ з питань </w:t>
            </w:r>
            <w:r w:rsidRPr="00AA4051"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 xml:space="preserve">НС та ЦЗН </w:t>
            </w:r>
            <w:r w:rsidRPr="00AA405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міської ради. </w:t>
            </w:r>
          </w:p>
          <w:p w:rsidR="00C844B8" w:rsidRPr="00AA4051" w:rsidRDefault="00C844B8" w:rsidP="00AA4051">
            <w:pPr>
              <w:pStyle w:val="Subtitle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A4051">
              <w:rPr>
                <w:rFonts w:ascii="Times New Roman" w:hAnsi="Times New Roman" w:cs="Times New Roman"/>
                <w:i w:val="0"/>
                <w:sz w:val="24"/>
                <w:szCs w:val="24"/>
              </w:rPr>
              <w:t>КП «АРВС»</w:t>
            </w:r>
          </w:p>
        </w:tc>
        <w:tc>
          <w:tcPr>
            <w:tcW w:w="888" w:type="dxa"/>
            <w:vMerge w:val="restart"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2018-2020</w:t>
            </w:r>
          </w:p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600779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652312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1871827</w:t>
            </w:r>
          </w:p>
        </w:tc>
        <w:tc>
          <w:tcPr>
            <w:tcW w:w="1777" w:type="dxa"/>
            <w:gridSpan w:val="2"/>
            <w:vMerge w:val="restart"/>
          </w:tcPr>
          <w:p w:rsidR="00C844B8" w:rsidRPr="00AA4051" w:rsidRDefault="00C844B8" w:rsidP="007D5A1D">
            <w:pPr>
              <w:rPr>
                <w:szCs w:val="40"/>
              </w:rPr>
            </w:pPr>
            <w:r w:rsidRPr="00AA4051">
              <w:rPr>
                <w:sz w:val="24"/>
                <w:szCs w:val="24"/>
              </w:rPr>
              <w:t>Забезпечення цілодобової готовності станції до виконання аварійно-рятувальних робіт на воді</w:t>
            </w:r>
          </w:p>
        </w:tc>
      </w:tr>
      <w:tr w:rsidR="00C844B8" w:rsidTr="003C349C">
        <w:tc>
          <w:tcPr>
            <w:tcW w:w="508" w:type="dxa"/>
            <w:vMerge/>
          </w:tcPr>
          <w:p w:rsidR="00C844B8" w:rsidRPr="00AA4051" w:rsidRDefault="00C844B8" w:rsidP="00AA4051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c>
          <w:tcPr>
            <w:tcW w:w="508" w:type="dxa"/>
            <w:vMerge/>
          </w:tcPr>
          <w:p w:rsidR="00C844B8" w:rsidRPr="00AA4051" w:rsidRDefault="00C844B8" w:rsidP="00AA4051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c>
          <w:tcPr>
            <w:tcW w:w="508" w:type="dxa"/>
            <w:vMerge/>
          </w:tcPr>
          <w:p w:rsidR="00C844B8" w:rsidRPr="00AA4051" w:rsidRDefault="00C844B8" w:rsidP="00AA4051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76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44B8" w:rsidRPr="00AA4051" w:rsidRDefault="00C844B8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C844B8" w:rsidRPr="00AA4051" w:rsidRDefault="00C844B8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ind w:left="-108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  <w:lang w:val="ru-RU"/>
              </w:rPr>
              <w:t xml:space="preserve">    </w:t>
            </w:r>
            <w:r w:rsidRPr="00AA4051">
              <w:rPr>
                <w:sz w:val="24"/>
                <w:szCs w:val="24"/>
              </w:rPr>
              <w:t>600779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108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 xml:space="preserve">    618736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ind w:left="-108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  <w:lang w:val="ru-RU"/>
              </w:rPr>
              <w:t xml:space="preserve">    652312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7D5A1D">
            <w:pPr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1871827</w:t>
            </w:r>
          </w:p>
          <w:p w:rsidR="00C844B8" w:rsidRPr="00AA4051" w:rsidRDefault="00C844B8" w:rsidP="007D5A1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c>
          <w:tcPr>
            <w:tcW w:w="8753" w:type="dxa"/>
            <w:gridSpan w:val="7"/>
            <w:vAlign w:val="center"/>
          </w:tcPr>
          <w:p w:rsidR="00C844B8" w:rsidRPr="00AA4051" w:rsidRDefault="00C844B8" w:rsidP="00AA4051">
            <w:pPr>
              <w:ind w:left="-45" w:right="-171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600779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  <w:lang w:val="ru-RU"/>
              </w:rPr>
              <w:t>652312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1871827</w:t>
            </w:r>
          </w:p>
        </w:tc>
        <w:tc>
          <w:tcPr>
            <w:tcW w:w="1777" w:type="dxa"/>
            <w:gridSpan w:val="2"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rPr>
          <w:gridAfter w:val="1"/>
          <w:wAfter w:w="15" w:type="dxa"/>
        </w:trPr>
        <w:tc>
          <w:tcPr>
            <w:tcW w:w="6448" w:type="dxa"/>
            <w:gridSpan w:val="4"/>
            <w:vMerge w:val="restart"/>
            <w:vAlign w:val="center"/>
          </w:tcPr>
          <w:p w:rsidR="00C844B8" w:rsidRPr="00AA4051" w:rsidRDefault="00C844B8" w:rsidP="00AA4051">
            <w:pPr>
              <w:ind w:left="-45" w:right="-171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Усього за Програмою:</w:t>
            </w:r>
          </w:p>
        </w:tc>
        <w:tc>
          <w:tcPr>
            <w:tcW w:w="2290" w:type="dxa"/>
            <w:gridSpan w:val="2"/>
            <w:vAlign w:val="center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 xml:space="preserve">Загальний обсяг, </w:t>
            </w:r>
          </w:p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у т.ч.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57" w:right="-57" w:firstLine="1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AA4051">
              <w:rPr>
                <w:sz w:val="24"/>
                <w:szCs w:val="24"/>
                <w:lang w:val="en-US"/>
              </w:rPr>
              <w:t>43</w:t>
            </w:r>
            <w:r w:rsidRPr="00AA4051">
              <w:rPr>
                <w:sz w:val="24"/>
                <w:szCs w:val="24"/>
              </w:rPr>
              <w:t>5134</w:t>
            </w:r>
            <w:r w:rsidRPr="00AA4051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2983848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8</w:t>
            </w:r>
            <w:r>
              <w:rPr>
                <w:sz w:val="24"/>
                <w:szCs w:val="24"/>
                <w:lang w:val="ru-RU"/>
              </w:rPr>
              <w:t>782872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57" w:right="-57" w:firstLine="1"/>
              <w:jc w:val="center"/>
              <w:rPr>
                <w:color w:val="FF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16118065</w:t>
            </w:r>
          </w:p>
        </w:tc>
        <w:tc>
          <w:tcPr>
            <w:tcW w:w="1777" w:type="dxa"/>
            <w:gridSpan w:val="2"/>
            <w:vMerge w:val="restart"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rPr>
          <w:gridAfter w:val="1"/>
          <w:wAfter w:w="15" w:type="dxa"/>
        </w:trPr>
        <w:tc>
          <w:tcPr>
            <w:tcW w:w="6448" w:type="dxa"/>
            <w:gridSpan w:val="4"/>
            <w:vMerge/>
            <w:vAlign w:val="center"/>
          </w:tcPr>
          <w:p w:rsidR="00C844B8" w:rsidRPr="00AA4051" w:rsidRDefault="00C844B8" w:rsidP="00AA4051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4839810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4839810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rPr>
          <w:gridAfter w:val="1"/>
          <w:wAfter w:w="15" w:type="dxa"/>
        </w:trPr>
        <w:tc>
          <w:tcPr>
            <w:tcW w:w="6448" w:type="dxa"/>
            <w:gridSpan w:val="4"/>
            <w:vMerge/>
            <w:vAlign w:val="center"/>
          </w:tcPr>
          <w:p w:rsidR="00C844B8" w:rsidRPr="00AA4051" w:rsidRDefault="00C844B8" w:rsidP="00AA4051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105000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125000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rPr>
          <w:gridAfter w:val="1"/>
          <w:wAfter w:w="15" w:type="dxa"/>
        </w:trPr>
        <w:tc>
          <w:tcPr>
            <w:tcW w:w="6448" w:type="dxa"/>
            <w:gridSpan w:val="4"/>
            <w:vMerge/>
            <w:vAlign w:val="center"/>
          </w:tcPr>
          <w:p w:rsidR="00C844B8" w:rsidRPr="00AA4051" w:rsidRDefault="00C844B8" w:rsidP="00AA4051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gridSpan w:val="2"/>
          </w:tcPr>
          <w:p w:rsidR="00C844B8" w:rsidRPr="00AA4051" w:rsidRDefault="00C844B8" w:rsidP="00AA4051">
            <w:pPr>
              <w:ind w:left="-57" w:right="-57" w:firstLine="1"/>
              <w:jc w:val="center"/>
              <w:rPr>
                <w:sz w:val="24"/>
                <w:szCs w:val="24"/>
                <w:lang w:val="en-US"/>
              </w:rPr>
            </w:pPr>
            <w:r w:rsidRPr="00AA4051">
              <w:rPr>
                <w:sz w:val="24"/>
                <w:szCs w:val="24"/>
                <w:lang w:val="en-US"/>
              </w:rPr>
              <w:t>4236845</w:t>
            </w:r>
          </w:p>
        </w:tc>
        <w:tc>
          <w:tcPr>
            <w:tcW w:w="1417" w:type="dxa"/>
            <w:gridSpan w:val="2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2973848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39</w:t>
            </w:r>
            <w:r>
              <w:rPr>
                <w:sz w:val="24"/>
                <w:szCs w:val="24"/>
                <w:lang w:val="ru-RU"/>
              </w:rPr>
              <w:t>33062</w:t>
            </w:r>
          </w:p>
        </w:tc>
        <w:tc>
          <w:tcPr>
            <w:tcW w:w="1276" w:type="dxa"/>
            <w:gridSpan w:val="2"/>
          </w:tcPr>
          <w:p w:rsidR="00C844B8" w:rsidRPr="00AA4051" w:rsidRDefault="00C844B8" w:rsidP="00AA4051">
            <w:pPr>
              <w:ind w:left="-57" w:right="-57" w:firstLine="1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11143755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  <w:tr w:rsidR="00C844B8" w:rsidTr="003C349C">
        <w:trPr>
          <w:gridAfter w:val="1"/>
          <w:wAfter w:w="15" w:type="dxa"/>
        </w:trPr>
        <w:tc>
          <w:tcPr>
            <w:tcW w:w="6448" w:type="dxa"/>
            <w:gridSpan w:val="4"/>
            <w:vMerge/>
            <w:vAlign w:val="center"/>
          </w:tcPr>
          <w:p w:rsidR="00C844B8" w:rsidRPr="00AA4051" w:rsidRDefault="00C844B8" w:rsidP="00AA4051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C844B8" w:rsidRPr="00AA4051" w:rsidRDefault="00C844B8" w:rsidP="00AA4051">
            <w:pPr>
              <w:ind w:left="-45" w:right="-171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Інші джерела (власні надходження)</w:t>
            </w:r>
          </w:p>
        </w:tc>
        <w:tc>
          <w:tcPr>
            <w:tcW w:w="1418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9500</w:t>
            </w:r>
          </w:p>
        </w:tc>
        <w:tc>
          <w:tcPr>
            <w:tcW w:w="1417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AA4051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844B8" w:rsidRPr="00AA4051" w:rsidRDefault="00C844B8" w:rsidP="00AA4051">
            <w:pPr>
              <w:jc w:val="center"/>
              <w:rPr>
                <w:sz w:val="24"/>
                <w:szCs w:val="24"/>
              </w:rPr>
            </w:pPr>
            <w:r w:rsidRPr="00AA4051">
              <w:rPr>
                <w:sz w:val="24"/>
                <w:szCs w:val="24"/>
                <w:lang w:val="ru-RU"/>
              </w:rPr>
              <w:t>9500</w:t>
            </w:r>
          </w:p>
        </w:tc>
        <w:tc>
          <w:tcPr>
            <w:tcW w:w="1777" w:type="dxa"/>
            <w:gridSpan w:val="2"/>
            <w:vMerge/>
          </w:tcPr>
          <w:p w:rsidR="00C844B8" w:rsidRPr="00AA4051" w:rsidRDefault="00C844B8" w:rsidP="007D5A1D">
            <w:pPr>
              <w:rPr>
                <w:szCs w:val="40"/>
              </w:rPr>
            </w:pPr>
          </w:p>
        </w:tc>
      </w:tr>
    </w:tbl>
    <w:p w:rsidR="00C844B8" w:rsidRDefault="00C844B8" w:rsidP="00C805EB">
      <w:pPr>
        <w:pStyle w:val="BodyTex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C844B8" w:rsidRDefault="00C844B8" w:rsidP="00C805EB">
      <w:pPr>
        <w:pStyle w:val="BodyText"/>
        <w:rPr>
          <w:b/>
          <w:sz w:val="28"/>
          <w:szCs w:val="28"/>
        </w:rPr>
      </w:pPr>
    </w:p>
    <w:p w:rsidR="00C844B8" w:rsidRPr="008A0673" w:rsidRDefault="00C844B8" w:rsidP="00C805EB">
      <w:pPr>
        <w:pStyle w:val="BodyText"/>
        <w:rPr>
          <w:szCs w:val="40"/>
        </w:rPr>
      </w:pPr>
      <w:r w:rsidRPr="00F32B36">
        <w:rPr>
          <w:b/>
          <w:sz w:val="28"/>
          <w:szCs w:val="28"/>
        </w:rPr>
        <w:t xml:space="preserve">Секретар міської ради                                                                                 </w:t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  <w:t>Є.В. Аматов</w:t>
      </w:r>
    </w:p>
    <w:sectPr w:rsidR="00C844B8" w:rsidRPr="008A0673" w:rsidSect="002627C0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altName w:val="SVOBODA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B2E70"/>
    <w:multiLevelType w:val="hybridMultilevel"/>
    <w:tmpl w:val="8FA2DECC"/>
    <w:lvl w:ilvl="0" w:tplc="FE0A57C6">
      <w:start w:val="1"/>
      <w:numFmt w:val="decimal"/>
      <w:lvlText w:val="%1"/>
      <w:lvlJc w:val="center"/>
      <w:pPr>
        <w:tabs>
          <w:tab w:val="num" w:pos="239"/>
        </w:tabs>
        <w:ind w:left="-29" w:firstLine="21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D6D011A"/>
    <w:multiLevelType w:val="hybridMultilevel"/>
    <w:tmpl w:val="E6CCC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48E7"/>
    <w:rsid w:val="00000D24"/>
    <w:rsid w:val="00002F8A"/>
    <w:rsid w:val="00030752"/>
    <w:rsid w:val="00064201"/>
    <w:rsid w:val="0007585E"/>
    <w:rsid w:val="00076218"/>
    <w:rsid w:val="000832EB"/>
    <w:rsid w:val="000856D0"/>
    <w:rsid w:val="000958D0"/>
    <w:rsid w:val="000A5968"/>
    <w:rsid w:val="000B3A6F"/>
    <w:rsid w:val="000C35AE"/>
    <w:rsid w:val="000C6702"/>
    <w:rsid w:val="000D2F35"/>
    <w:rsid w:val="000D55B4"/>
    <w:rsid w:val="000D571B"/>
    <w:rsid w:val="000D6A43"/>
    <w:rsid w:val="000F519C"/>
    <w:rsid w:val="00146D35"/>
    <w:rsid w:val="001607F0"/>
    <w:rsid w:val="00184FB7"/>
    <w:rsid w:val="00192F24"/>
    <w:rsid w:val="001A3A3A"/>
    <w:rsid w:val="001A4E37"/>
    <w:rsid w:val="001B09FB"/>
    <w:rsid w:val="001B0C80"/>
    <w:rsid w:val="001C1373"/>
    <w:rsid w:val="001E1B59"/>
    <w:rsid w:val="00214A85"/>
    <w:rsid w:val="002153B0"/>
    <w:rsid w:val="002162D1"/>
    <w:rsid w:val="002237FE"/>
    <w:rsid w:val="002251CA"/>
    <w:rsid w:val="00226A41"/>
    <w:rsid w:val="002527B8"/>
    <w:rsid w:val="002627C0"/>
    <w:rsid w:val="00270FA6"/>
    <w:rsid w:val="00271B7F"/>
    <w:rsid w:val="00272E75"/>
    <w:rsid w:val="00284BF6"/>
    <w:rsid w:val="002965EB"/>
    <w:rsid w:val="002B3D62"/>
    <w:rsid w:val="002C0AF0"/>
    <w:rsid w:val="002C71C1"/>
    <w:rsid w:val="002F6F58"/>
    <w:rsid w:val="003363FF"/>
    <w:rsid w:val="00361CD5"/>
    <w:rsid w:val="00373C32"/>
    <w:rsid w:val="00374E24"/>
    <w:rsid w:val="00387F9B"/>
    <w:rsid w:val="003C0294"/>
    <w:rsid w:val="003C349C"/>
    <w:rsid w:val="003D3299"/>
    <w:rsid w:val="003F7BB1"/>
    <w:rsid w:val="004161BD"/>
    <w:rsid w:val="00422CB9"/>
    <w:rsid w:val="00450FE5"/>
    <w:rsid w:val="00454C6E"/>
    <w:rsid w:val="00465D3E"/>
    <w:rsid w:val="00481B60"/>
    <w:rsid w:val="00492BB7"/>
    <w:rsid w:val="004F7773"/>
    <w:rsid w:val="00525200"/>
    <w:rsid w:val="00541EF9"/>
    <w:rsid w:val="00544145"/>
    <w:rsid w:val="00552653"/>
    <w:rsid w:val="005A2706"/>
    <w:rsid w:val="005A71BA"/>
    <w:rsid w:val="005B7ACC"/>
    <w:rsid w:val="005C23C3"/>
    <w:rsid w:val="005C7354"/>
    <w:rsid w:val="005D5FF6"/>
    <w:rsid w:val="00604403"/>
    <w:rsid w:val="00621CA6"/>
    <w:rsid w:val="00622D4A"/>
    <w:rsid w:val="006549D0"/>
    <w:rsid w:val="00671CE3"/>
    <w:rsid w:val="006843B4"/>
    <w:rsid w:val="00694F0B"/>
    <w:rsid w:val="006D337F"/>
    <w:rsid w:val="006D4542"/>
    <w:rsid w:val="006E293C"/>
    <w:rsid w:val="006E4C7E"/>
    <w:rsid w:val="006E7E72"/>
    <w:rsid w:val="007435AE"/>
    <w:rsid w:val="0075569A"/>
    <w:rsid w:val="00761FB8"/>
    <w:rsid w:val="00763611"/>
    <w:rsid w:val="00780500"/>
    <w:rsid w:val="00792CD7"/>
    <w:rsid w:val="007D13B5"/>
    <w:rsid w:val="007D547F"/>
    <w:rsid w:val="007D5A1D"/>
    <w:rsid w:val="007D78B8"/>
    <w:rsid w:val="00807FDB"/>
    <w:rsid w:val="00820267"/>
    <w:rsid w:val="0082299B"/>
    <w:rsid w:val="008403A9"/>
    <w:rsid w:val="0084599B"/>
    <w:rsid w:val="00860A87"/>
    <w:rsid w:val="00864719"/>
    <w:rsid w:val="00874C78"/>
    <w:rsid w:val="008A0673"/>
    <w:rsid w:val="008A3ABC"/>
    <w:rsid w:val="008B36BF"/>
    <w:rsid w:val="008B7D29"/>
    <w:rsid w:val="008C7327"/>
    <w:rsid w:val="008C75E5"/>
    <w:rsid w:val="009048FE"/>
    <w:rsid w:val="00951766"/>
    <w:rsid w:val="00977ECA"/>
    <w:rsid w:val="00982CA7"/>
    <w:rsid w:val="009834CC"/>
    <w:rsid w:val="009A2645"/>
    <w:rsid w:val="009E463B"/>
    <w:rsid w:val="009F1FF5"/>
    <w:rsid w:val="009F668B"/>
    <w:rsid w:val="00A13DAE"/>
    <w:rsid w:val="00A24C90"/>
    <w:rsid w:val="00A45813"/>
    <w:rsid w:val="00A47846"/>
    <w:rsid w:val="00A65196"/>
    <w:rsid w:val="00A65AE4"/>
    <w:rsid w:val="00A80543"/>
    <w:rsid w:val="00AA4051"/>
    <w:rsid w:val="00AB4950"/>
    <w:rsid w:val="00AC204F"/>
    <w:rsid w:val="00AE70A2"/>
    <w:rsid w:val="00AF5302"/>
    <w:rsid w:val="00B34708"/>
    <w:rsid w:val="00B51D6E"/>
    <w:rsid w:val="00B6076C"/>
    <w:rsid w:val="00B71CD6"/>
    <w:rsid w:val="00B74518"/>
    <w:rsid w:val="00B77739"/>
    <w:rsid w:val="00BA5439"/>
    <w:rsid w:val="00BA5A12"/>
    <w:rsid w:val="00BC7742"/>
    <w:rsid w:val="00BD7049"/>
    <w:rsid w:val="00C14B8D"/>
    <w:rsid w:val="00C805EB"/>
    <w:rsid w:val="00C844B8"/>
    <w:rsid w:val="00C87ECB"/>
    <w:rsid w:val="00C923BE"/>
    <w:rsid w:val="00C955F4"/>
    <w:rsid w:val="00CF1B98"/>
    <w:rsid w:val="00D06913"/>
    <w:rsid w:val="00D075C0"/>
    <w:rsid w:val="00D10671"/>
    <w:rsid w:val="00D37F4B"/>
    <w:rsid w:val="00D9081F"/>
    <w:rsid w:val="00D90D07"/>
    <w:rsid w:val="00DD043B"/>
    <w:rsid w:val="00DE0CF1"/>
    <w:rsid w:val="00E20D49"/>
    <w:rsid w:val="00E2293A"/>
    <w:rsid w:val="00E4536A"/>
    <w:rsid w:val="00E75EB6"/>
    <w:rsid w:val="00E92B0B"/>
    <w:rsid w:val="00E95FE4"/>
    <w:rsid w:val="00EB7782"/>
    <w:rsid w:val="00EC546C"/>
    <w:rsid w:val="00ED3179"/>
    <w:rsid w:val="00EE08CB"/>
    <w:rsid w:val="00EE2534"/>
    <w:rsid w:val="00F21FD5"/>
    <w:rsid w:val="00F265A8"/>
    <w:rsid w:val="00F32B36"/>
    <w:rsid w:val="00F32E9A"/>
    <w:rsid w:val="00F45A97"/>
    <w:rsid w:val="00F45F44"/>
    <w:rsid w:val="00F47F4F"/>
    <w:rsid w:val="00F948E7"/>
    <w:rsid w:val="00FA23E9"/>
    <w:rsid w:val="00FC3D88"/>
    <w:rsid w:val="00FE23AD"/>
    <w:rsid w:val="00FE7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C80"/>
    <w:rPr>
      <w:rFonts w:ascii="Times New Roman" w:eastAsia="Times New Roman" w:hAnsi="Times New Roman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75E5"/>
    <w:pPr>
      <w:keepNext/>
      <w:outlineLvl w:val="0"/>
    </w:pPr>
    <w:rPr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Calibri" w:hAnsi="Arial" w:cs="Arial"/>
      <w:b/>
      <w:bCs/>
      <w:i/>
      <w:iCs/>
      <w:kern w:val="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C75E5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C75E5"/>
    <w:rPr>
      <w:rFonts w:ascii="Arial" w:hAnsi="Arial" w:cs="Arial"/>
      <w:b/>
      <w:bCs/>
      <w:i/>
      <w:iCs/>
      <w:kern w:val="1"/>
      <w:sz w:val="28"/>
      <w:szCs w:val="28"/>
      <w:lang w:val="uk-UA"/>
    </w:rPr>
  </w:style>
  <w:style w:type="table" w:styleId="TableGrid">
    <w:name w:val="Table Grid"/>
    <w:basedOn w:val="TableNormal"/>
    <w:uiPriority w:val="99"/>
    <w:rsid w:val="002627C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uiPriority w:val="99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Calibri" w:hAnsi="Arial" w:cs="Tahoma"/>
      <w:i/>
      <w:iCs/>
      <w:kern w:val="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84BF6"/>
    <w:rPr>
      <w:rFonts w:ascii="Arial" w:hAnsi="Arial" w:cs="Tahoma"/>
      <w:i/>
      <w:iCs/>
      <w:kern w:val="1"/>
      <w:sz w:val="28"/>
      <w:szCs w:val="28"/>
      <w:lang w:val="uk-UA"/>
    </w:rPr>
  </w:style>
  <w:style w:type="paragraph" w:styleId="BodyText">
    <w:name w:val="Body Text"/>
    <w:basedOn w:val="Normal"/>
    <w:link w:val="BodyTextChar"/>
    <w:uiPriority w:val="99"/>
    <w:rsid w:val="00284BF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284BF6"/>
    <w:rPr>
      <w:rFonts w:ascii="Times New Roman" w:hAnsi="Times New Roman" w:cs="Times New Roman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636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3611"/>
    <w:rPr>
      <w:rFonts w:ascii="Segoe UI" w:hAnsi="Segoe UI" w:cs="Segoe UI"/>
      <w:sz w:val="18"/>
      <w:szCs w:val="18"/>
      <w:lang w:val="uk-UA" w:eastAsia="ru-RU"/>
    </w:rPr>
  </w:style>
  <w:style w:type="paragraph" w:customStyle="1" w:styleId="a">
    <w:name w:val="Знак Знак Знак Знак Знак Знак Знак Знак Знак Знак Знак Знак Знак Знак"/>
    <w:basedOn w:val="Normal"/>
    <w:uiPriority w:val="99"/>
    <w:rsid w:val="00030752"/>
    <w:rPr>
      <w:rFonts w:ascii="Verdana" w:eastAsia="MS Mincho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50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6</Pages>
  <Words>1611</Words>
  <Characters>9188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Додаток 2</dc:title>
  <dc:subject/>
  <dc:creator>Soldier</dc:creator>
  <cp:keywords/>
  <dc:description/>
  <cp:lastModifiedBy>спец</cp:lastModifiedBy>
  <cp:revision>18</cp:revision>
  <cp:lastPrinted>2020-07-28T08:52:00Z</cp:lastPrinted>
  <dcterms:created xsi:type="dcterms:W3CDTF">2020-07-28T08:41:00Z</dcterms:created>
  <dcterms:modified xsi:type="dcterms:W3CDTF">2020-07-28T12:03:00Z</dcterms:modified>
</cp:coreProperties>
</file>